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C86FF1" w14:textId="77777777" w:rsidR="00FC2207" w:rsidRDefault="00FC2207" w:rsidP="00FC2207">
      <w:pPr>
        <w:pStyle w:val="Tittel1"/>
      </w:pPr>
    </w:p>
    <w:p w14:paraId="4F7B3170" w14:textId="0E681FB8" w:rsidR="00FC2207" w:rsidRDefault="00280FFE" w:rsidP="00FC2207">
      <w:pPr>
        <w:pStyle w:val="Tittel1"/>
      </w:pPr>
      <w:r w:rsidRPr="000D4636">
        <w:t>2019019455</w:t>
      </w:r>
    </w:p>
    <w:p w14:paraId="44247B11" w14:textId="77777777" w:rsidR="00FC2207" w:rsidRDefault="00FC2207" w:rsidP="006A4C09">
      <w:pPr>
        <w:pStyle w:val="Tittel1"/>
      </w:pPr>
    </w:p>
    <w:p w14:paraId="011D6D8E" w14:textId="77777777" w:rsidR="00772B17" w:rsidRPr="008E0562" w:rsidRDefault="000D4636" w:rsidP="00772B17">
      <w:pPr>
        <w:pStyle w:val="Tittel1"/>
        <w:spacing w:before="0" w:after="0"/>
      </w:pPr>
      <w:r w:rsidRPr="008E0562">
        <w:t xml:space="preserve">Rammeavtale </w:t>
      </w:r>
      <w:r w:rsidR="006A4C09" w:rsidRPr="008E0562">
        <w:t>for</w:t>
      </w:r>
      <w:r w:rsidRPr="008E0562">
        <w:t xml:space="preserve"> levering av </w:t>
      </w:r>
      <w:r w:rsidR="008C099E" w:rsidRPr="008E0562">
        <w:t> </w:t>
      </w:r>
    </w:p>
    <w:p w14:paraId="4B2358D3" w14:textId="61009DBA" w:rsidR="006A4C09" w:rsidRPr="008E0562" w:rsidRDefault="008C099E" w:rsidP="00772B17">
      <w:pPr>
        <w:pStyle w:val="Tittel1"/>
        <w:spacing w:before="0" w:after="0"/>
      </w:pPr>
      <w:r w:rsidRPr="008E0562">
        <w:t>M</w:t>
      </w:r>
      <w:r w:rsidR="000D4636" w:rsidRPr="008E0562">
        <w:t>aritime</w:t>
      </w:r>
      <w:r w:rsidR="00280FFE" w:rsidRPr="008E0562">
        <w:t xml:space="preserve"> </w:t>
      </w:r>
      <w:r w:rsidR="000D4636" w:rsidRPr="008E0562">
        <w:t>sertifikatgivende kurs i Bergensområdet</w:t>
      </w:r>
    </w:p>
    <w:p w14:paraId="77CC8B42" w14:textId="460404CC" w:rsidR="00280FFE" w:rsidRPr="008E0562" w:rsidRDefault="00772B17" w:rsidP="00772B17">
      <w:pPr>
        <w:pStyle w:val="Tittel1"/>
        <w:spacing w:before="0" w:after="0"/>
      </w:pPr>
      <w:r w:rsidRPr="008E0562">
        <w:t xml:space="preserve">og </w:t>
      </w:r>
    </w:p>
    <w:p w14:paraId="67B0B4D0" w14:textId="4500EA22" w:rsidR="00E23837" w:rsidRPr="008E0562" w:rsidRDefault="008E0562" w:rsidP="006A4C09">
      <w:pPr>
        <w:pStyle w:val="Tittel1"/>
      </w:pPr>
      <w:r w:rsidRPr="008E0562">
        <w:rPr>
          <w:bCs/>
        </w:rPr>
        <w:t>Grunnleggende sikkerhetsopplæring (GSO) (</w:t>
      </w:r>
      <w:proofErr w:type="spellStart"/>
      <w:r w:rsidRPr="008E0562">
        <w:rPr>
          <w:bCs/>
        </w:rPr>
        <w:t>tidl</w:t>
      </w:r>
      <w:proofErr w:type="spellEnd"/>
      <w:r w:rsidRPr="008E0562">
        <w:rPr>
          <w:bCs/>
        </w:rPr>
        <w:t xml:space="preserve"> IMO 50)</w:t>
      </w:r>
      <w:r w:rsidR="00280FFE" w:rsidRPr="008E0562">
        <w:t xml:space="preserve"> kurs i Stavangerområdet</w:t>
      </w:r>
    </w:p>
    <w:p w14:paraId="57449893" w14:textId="51E7A712" w:rsidR="00FC2207" w:rsidRPr="008E0562" w:rsidRDefault="001F7F91" w:rsidP="00280FFE">
      <w:pPr>
        <w:pStyle w:val="Tittel1"/>
        <w:ind w:left="2832"/>
        <w:jc w:val="left"/>
      </w:pPr>
      <w:r w:rsidRPr="008E0562">
        <w:br/>
      </w:r>
      <w:r w:rsidR="00FC2207" w:rsidRPr="008E0562">
        <w:t>Del 1 – Regler for anskaffelsen</w:t>
      </w:r>
    </w:p>
    <w:p w14:paraId="0DA73580" w14:textId="77777777" w:rsidR="00B732A9" w:rsidRPr="008E0562" w:rsidRDefault="00B732A9" w:rsidP="00FC2207">
      <w:pPr>
        <w:pStyle w:val="Tittel1"/>
      </w:pPr>
    </w:p>
    <w:p w14:paraId="62BC297E" w14:textId="77777777" w:rsidR="00B732A9" w:rsidRPr="008E0562" w:rsidRDefault="00B732A9" w:rsidP="00280FFE">
      <w:pPr>
        <w:pStyle w:val="Tittel1"/>
        <w:ind w:left="2124" w:firstLine="708"/>
        <w:jc w:val="left"/>
      </w:pPr>
      <w:r w:rsidRPr="008E0562">
        <w:t>Anskaffelse etter FOA del I og IV</w:t>
      </w:r>
    </w:p>
    <w:p w14:paraId="7D9E3436" w14:textId="77777777" w:rsidR="00FC2207" w:rsidRPr="008E0562" w:rsidRDefault="00FC2207" w:rsidP="00FC2207">
      <w:pPr>
        <w:pStyle w:val="Tittel1"/>
      </w:pPr>
    </w:p>
    <w:p w14:paraId="3C79BFBC" w14:textId="77777777" w:rsidR="00483A0F" w:rsidRDefault="00483A0F" w:rsidP="00FC2207">
      <w:pPr>
        <w:pStyle w:val="Tittel1"/>
      </w:pPr>
    </w:p>
    <w:p w14:paraId="25BD64B8" w14:textId="77777777" w:rsidR="00483A0F" w:rsidRDefault="00483A0F" w:rsidP="00FC2207">
      <w:pPr>
        <w:pStyle w:val="Tittel1"/>
      </w:pPr>
    </w:p>
    <w:p w14:paraId="6DCD9D04" w14:textId="77777777" w:rsidR="00483A0F" w:rsidRDefault="00483A0F" w:rsidP="00FC2207">
      <w:pPr>
        <w:pStyle w:val="Tittel1"/>
      </w:pPr>
    </w:p>
    <w:p w14:paraId="040D88CF" w14:textId="77777777" w:rsidR="00483A0F" w:rsidRDefault="00483A0F" w:rsidP="00FC2207">
      <w:pPr>
        <w:pStyle w:val="Tittel1"/>
      </w:pPr>
    </w:p>
    <w:p w14:paraId="16462553" w14:textId="77777777" w:rsidR="00483A0F" w:rsidRDefault="00483A0F" w:rsidP="00FC2207">
      <w:pPr>
        <w:pStyle w:val="Tittel1"/>
      </w:pPr>
    </w:p>
    <w:p w14:paraId="1C129681" w14:textId="77777777" w:rsidR="00483A0F" w:rsidRDefault="00483A0F" w:rsidP="00FC2207">
      <w:pPr>
        <w:pStyle w:val="Tittel1"/>
      </w:pPr>
    </w:p>
    <w:p w14:paraId="102492EE" w14:textId="77777777" w:rsidR="00483A0F" w:rsidRDefault="00483A0F" w:rsidP="00FC2207">
      <w:pPr>
        <w:pStyle w:val="Tittel1"/>
      </w:pPr>
    </w:p>
    <w:p w14:paraId="6625738C" w14:textId="77777777" w:rsidR="00483A0F" w:rsidRDefault="00483A0F" w:rsidP="00FC2207">
      <w:pPr>
        <w:pStyle w:val="Tittel1"/>
      </w:pPr>
    </w:p>
    <w:p w14:paraId="45CEBFD0" w14:textId="636C65CD" w:rsidR="00483A0F" w:rsidRPr="002D2BE6" w:rsidRDefault="00483A0F" w:rsidP="00FC2207">
      <w:pPr>
        <w:pStyle w:val="Tittel1"/>
      </w:pPr>
    </w:p>
    <w:p w14:paraId="622C8F91" w14:textId="17E032AD" w:rsidR="00E10F64" w:rsidRDefault="00E10F64" w:rsidP="00E10F64">
      <w:pPr>
        <w:pStyle w:val="Brdtekst"/>
        <w:rPr>
          <w:rFonts w:ascii="Arial" w:hAnsi="Arial"/>
          <w:b/>
          <w:sz w:val="28"/>
        </w:rPr>
      </w:pPr>
      <w:r>
        <w:rPr>
          <w:rFonts w:ascii="Arial" w:hAnsi="Arial"/>
          <w:b/>
          <w:sz w:val="28"/>
        </w:rPr>
        <w:t>Innhold</w:t>
      </w:r>
    </w:p>
    <w:p w14:paraId="276F66D2" w14:textId="77777777" w:rsidR="00314AA5" w:rsidRDefault="00E10F64">
      <w:pPr>
        <w:pStyle w:val="INNH1"/>
        <w:rPr>
          <w:rFonts w:eastAsiaTheme="minorEastAsia" w:cstheme="minorBidi"/>
          <w:b w:val="0"/>
          <w:bCs w:val="0"/>
          <w:caps w:val="0"/>
          <w:noProof/>
          <w:sz w:val="22"/>
          <w:szCs w:val="22"/>
          <w:lang w:eastAsia="nb-NO"/>
        </w:rPr>
      </w:pPr>
      <w:r>
        <w:fldChar w:fldCharType="begin"/>
      </w:r>
      <w:r>
        <w:instrText xml:space="preserve"> TOC \o "1-3" \u </w:instrText>
      </w:r>
      <w:r>
        <w:fldChar w:fldCharType="separate"/>
      </w:r>
      <w:r w:rsidR="00314AA5">
        <w:rPr>
          <w:noProof/>
        </w:rPr>
        <w:t>1.</w:t>
      </w:r>
      <w:r w:rsidR="00314AA5">
        <w:rPr>
          <w:rFonts w:eastAsiaTheme="minorEastAsia" w:cstheme="minorBidi"/>
          <w:b w:val="0"/>
          <w:bCs w:val="0"/>
          <w:caps w:val="0"/>
          <w:noProof/>
          <w:sz w:val="22"/>
          <w:szCs w:val="22"/>
          <w:lang w:eastAsia="nb-NO"/>
        </w:rPr>
        <w:tab/>
      </w:r>
      <w:r w:rsidR="00314AA5">
        <w:rPr>
          <w:noProof/>
        </w:rPr>
        <w:t>Innledning</w:t>
      </w:r>
      <w:r w:rsidR="00314AA5">
        <w:rPr>
          <w:noProof/>
        </w:rPr>
        <w:tab/>
      </w:r>
      <w:r w:rsidR="00314AA5">
        <w:rPr>
          <w:noProof/>
        </w:rPr>
        <w:fldChar w:fldCharType="begin"/>
      </w:r>
      <w:r w:rsidR="00314AA5">
        <w:rPr>
          <w:noProof/>
        </w:rPr>
        <w:instrText xml:space="preserve"> PAGEREF _Toc13821452 \h </w:instrText>
      </w:r>
      <w:r w:rsidR="00314AA5">
        <w:rPr>
          <w:noProof/>
        </w:rPr>
      </w:r>
      <w:r w:rsidR="00314AA5">
        <w:rPr>
          <w:noProof/>
        </w:rPr>
        <w:fldChar w:fldCharType="separate"/>
      </w:r>
      <w:r w:rsidR="00314AA5">
        <w:rPr>
          <w:noProof/>
        </w:rPr>
        <w:t>3</w:t>
      </w:r>
      <w:r w:rsidR="00314AA5">
        <w:rPr>
          <w:noProof/>
        </w:rPr>
        <w:fldChar w:fldCharType="end"/>
      </w:r>
    </w:p>
    <w:p w14:paraId="77C85C61"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1.1</w:t>
      </w:r>
      <w:r>
        <w:rPr>
          <w:rFonts w:eastAsiaTheme="minorEastAsia" w:cstheme="minorBidi"/>
          <w:smallCaps w:val="0"/>
          <w:noProof/>
          <w:sz w:val="22"/>
          <w:szCs w:val="22"/>
          <w:lang w:eastAsia="nb-NO"/>
        </w:rPr>
        <w:tab/>
      </w:r>
      <w:r>
        <w:rPr>
          <w:noProof/>
        </w:rPr>
        <w:t>Oppdragsgiver</w:t>
      </w:r>
      <w:r>
        <w:rPr>
          <w:noProof/>
        </w:rPr>
        <w:tab/>
      </w:r>
      <w:r>
        <w:rPr>
          <w:noProof/>
        </w:rPr>
        <w:fldChar w:fldCharType="begin"/>
      </w:r>
      <w:r>
        <w:rPr>
          <w:noProof/>
        </w:rPr>
        <w:instrText xml:space="preserve"> PAGEREF _Toc13821453 \h </w:instrText>
      </w:r>
      <w:r>
        <w:rPr>
          <w:noProof/>
        </w:rPr>
      </w:r>
      <w:r>
        <w:rPr>
          <w:noProof/>
        </w:rPr>
        <w:fldChar w:fldCharType="separate"/>
      </w:r>
      <w:r>
        <w:rPr>
          <w:noProof/>
        </w:rPr>
        <w:t>3</w:t>
      </w:r>
      <w:r>
        <w:rPr>
          <w:noProof/>
        </w:rPr>
        <w:fldChar w:fldCharType="end"/>
      </w:r>
    </w:p>
    <w:p w14:paraId="5C8CEA20"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1.2</w:t>
      </w:r>
      <w:r>
        <w:rPr>
          <w:rFonts w:eastAsiaTheme="minorEastAsia" w:cstheme="minorBidi"/>
          <w:smallCaps w:val="0"/>
          <w:noProof/>
          <w:sz w:val="22"/>
          <w:szCs w:val="22"/>
          <w:lang w:eastAsia="nb-NO"/>
        </w:rPr>
        <w:tab/>
      </w:r>
      <w:r>
        <w:rPr>
          <w:noProof/>
        </w:rPr>
        <w:t>Bruker</w:t>
      </w:r>
      <w:r>
        <w:rPr>
          <w:noProof/>
        </w:rPr>
        <w:tab/>
      </w:r>
      <w:r>
        <w:rPr>
          <w:noProof/>
        </w:rPr>
        <w:fldChar w:fldCharType="begin"/>
      </w:r>
      <w:r>
        <w:rPr>
          <w:noProof/>
        </w:rPr>
        <w:instrText xml:space="preserve"> PAGEREF _Toc13821454 \h </w:instrText>
      </w:r>
      <w:r>
        <w:rPr>
          <w:noProof/>
        </w:rPr>
      </w:r>
      <w:r>
        <w:rPr>
          <w:noProof/>
        </w:rPr>
        <w:fldChar w:fldCharType="separate"/>
      </w:r>
      <w:r>
        <w:rPr>
          <w:noProof/>
        </w:rPr>
        <w:t>3</w:t>
      </w:r>
      <w:r>
        <w:rPr>
          <w:noProof/>
        </w:rPr>
        <w:fldChar w:fldCharType="end"/>
      </w:r>
    </w:p>
    <w:p w14:paraId="24FEB541" w14:textId="77777777" w:rsidR="00314AA5" w:rsidRDefault="00314AA5">
      <w:pPr>
        <w:pStyle w:val="INNH3"/>
        <w:tabs>
          <w:tab w:val="left" w:pos="660"/>
          <w:tab w:val="right" w:leader="dot" w:pos="9630"/>
        </w:tabs>
        <w:rPr>
          <w:rFonts w:eastAsiaTheme="minorEastAsia" w:cstheme="minorBidi"/>
          <w:iCs w:val="0"/>
          <w:smallCaps w:val="0"/>
          <w:noProof/>
          <w:sz w:val="22"/>
          <w:szCs w:val="22"/>
          <w:lang w:eastAsia="nb-NO"/>
        </w:rPr>
      </w:pPr>
      <w:r w:rsidRPr="001B6364">
        <w:rPr>
          <w:noProof/>
          <w14:scene3d>
            <w14:camera w14:prst="orthographicFront"/>
            <w14:lightRig w14:rig="threePt" w14:dir="t">
              <w14:rot w14:lat="0" w14:lon="0" w14:rev="0"/>
            </w14:lightRig>
          </w14:scene3d>
        </w:rPr>
        <w:t>1.2.1</w:t>
      </w:r>
      <w:r>
        <w:rPr>
          <w:rFonts w:eastAsiaTheme="minorEastAsia" w:cstheme="minorBidi"/>
          <w:iCs w:val="0"/>
          <w:smallCaps w:val="0"/>
          <w:noProof/>
          <w:sz w:val="22"/>
          <w:szCs w:val="22"/>
          <w:lang w:eastAsia="nb-NO"/>
        </w:rPr>
        <w:tab/>
      </w:r>
      <w:r>
        <w:rPr>
          <w:noProof/>
        </w:rPr>
        <w:t>Brukere av rammeavtalen</w:t>
      </w:r>
      <w:r>
        <w:rPr>
          <w:noProof/>
        </w:rPr>
        <w:tab/>
      </w:r>
      <w:r>
        <w:rPr>
          <w:noProof/>
        </w:rPr>
        <w:fldChar w:fldCharType="begin"/>
      </w:r>
      <w:r>
        <w:rPr>
          <w:noProof/>
        </w:rPr>
        <w:instrText xml:space="preserve"> PAGEREF _Toc13821455 \h </w:instrText>
      </w:r>
      <w:r>
        <w:rPr>
          <w:noProof/>
        </w:rPr>
      </w:r>
      <w:r>
        <w:rPr>
          <w:noProof/>
        </w:rPr>
        <w:fldChar w:fldCharType="separate"/>
      </w:r>
      <w:r>
        <w:rPr>
          <w:noProof/>
        </w:rPr>
        <w:t>3</w:t>
      </w:r>
      <w:r>
        <w:rPr>
          <w:noProof/>
        </w:rPr>
        <w:fldChar w:fldCharType="end"/>
      </w:r>
    </w:p>
    <w:p w14:paraId="5A7C3A1B"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1.3</w:t>
      </w:r>
      <w:r>
        <w:rPr>
          <w:rFonts w:eastAsiaTheme="minorEastAsia" w:cstheme="minorBidi"/>
          <w:smallCaps w:val="0"/>
          <w:noProof/>
          <w:sz w:val="22"/>
          <w:szCs w:val="22"/>
          <w:lang w:eastAsia="nb-NO"/>
        </w:rPr>
        <w:tab/>
      </w:r>
      <w:r>
        <w:rPr>
          <w:noProof/>
        </w:rPr>
        <w:t>Om anskaffelsen</w:t>
      </w:r>
      <w:r>
        <w:rPr>
          <w:noProof/>
        </w:rPr>
        <w:tab/>
      </w:r>
      <w:r>
        <w:rPr>
          <w:noProof/>
        </w:rPr>
        <w:fldChar w:fldCharType="begin"/>
      </w:r>
      <w:r>
        <w:rPr>
          <w:noProof/>
        </w:rPr>
        <w:instrText xml:space="preserve"> PAGEREF _Toc13821456 \h </w:instrText>
      </w:r>
      <w:r>
        <w:rPr>
          <w:noProof/>
        </w:rPr>
      </w:r>
      <w:r>
        <w:rPr>
          <w:noProof/>
        </w:rPr>
        <w:fldChar w:fldCharType="separate"/>
      </w:r>
      <w:r>
        <w:rPr>
          <w:noProof/>
        </w:rPr>
        <w:t>3</w:t>
      </w:r>
      <w:r>
        <w:rPr>
          <w:noProof/>
        </w:rPr>
        <w:fldChar w:fldCharType="end"/>
      </w:r>
    </w:p>
    <w:p w14:paraId="6ACE0030" w14:textId="77777777" w:rsidR="00314AA5" w:rsidRDefault="00314AA5">
      <w:pPr>
        <w:pStyle w:val="INNH3"/>
        <w:tabs>
          <w:tab w:val="left" w:pos="660"/>
          <w:tab w:val="right" w:leader="dot" w:pos="9630"/>
        </w:tabs>
        <w:rPr>
          <w:rFonts w:eastAsiaTheme="minorEastAsia" w:cstheme="minorBidi"/>
          <w:iCs w:val="0"/>
          <w:smallCaps w:val="0"/>
          <w:noProof/>
          <w:sz w:val="22"/>
          <w:szCs w:val="22"/>
          <w:lang w:eastAsia="nb-NO"/>
        </w:rPr>
      </w:pPr>
      <w:r w:rsidRPr="001B6364">
        <w:rPr>
          <w:noProof/>
          <w14:scene3d>
            <w14:camera w14:prst="orthographicFront"/>
            <w14:lightRig w14:rig="threePt" w14:dir="t">
              <w14:rot w14:lat="0" w14:lon="0" w14:rev="0"/>
            </w14:lightRig>
          </w14:scene3d>
        </w:rPr>
        <w:t>1.3.1</w:t>
      </w:r>
      <w:r>
        <w:rPr>
          <w:rFonts w:eastAsiaTheme="minorEastAsia" w:cstheme="minorBidi"/>
          <w:iCs w:val="0"/>
          <w:smallCaps w:val="0"/>
          <w:noProof/>
          <w:sz w:val="22"/>
          <w:szCs w:val="22"/>
          <w:lang w:eastAsia="nb-NO"/>
        </w:rPr>
        <w:tab/>
      </w:r>
      <w:r>
        <w:rPr>
          <w:noProof/>
        </w:rPr>
        <w:t>Gjennomføring i Bergensområdet</w:t>
      </w:r>
      <w:r>
        <w:rPr>
          <w:noProof/>
        </w:rPr>
        <w:tab/>
      </w:r>
      <w:r>
        <w:rPr>
          <w:noProof/>
        </w:rPr>
        <w:fldChar w:fldCharType="begin"/>
      </w:r>
      <w:r>
        <w:rPr>
          <w:noProof/>
        </w:rPr>
        <w:instrText xml:space="preserve"> PAGEREF _Toc13821457 \h </w:instrText>
      </w:r>
      <w:r>
        <w:rPr>
          <w:noProof/>
        </w:rPr>
      </w:r>
      <w:r>
        <w:rPr>
          <w:noProof/>
        </w:rPr>
        <w:fldChar w:fldCharType="separate"/>
      </w:r>
      <w:r>
        <w:rPr>
          <w:noProof/>
        </w:rPr>
        <w:t>4</w:t>
      </w:r>
      <w:r>
        <w:rPr>
          <w:noProof/>
        </w:rPr>
        <w:fldChar w:fldCharType="end"/>
      </w:r>
    </w:p>
    <w:p w14:paraId="7BEA1E3B" w14:textId="77777777" w:rsidR="00314AA5" w:rsidRDefault="00314AA5">
      <w:pPr>
        <w:pStyle w:val="INNH3"/>
        <w:tabs>
          <w:tab w:val="left" w:pos="660"/>
          <w:tab w:val="right" w:leader="dot" w:pos="9630"/>
        </w:tabs>
        <w:rPr>
          <w:rFonts w:eastAsiaTheme="minorEastAsia" w:cstheme="minorBidi"/>
          <w:iCs w:val="0"/>
          <w:smallCaps w:val="0"/>
          <w:noProof/>
          <w:sz w:val="22"/>
          <w:szCs w:val="22"/>
          <w:lang w:eastAsia="nb-NO"/>
        </w:rPr>
      </w:pPr>
      <w:r w:rsidRPr="001B6364">
        <w:rPr>
          <w:noProof/>
          <w14:scene3d>
            <w14:camera w14:prst="orthographicFront"/>
            <w14:lightRig w14:rig="threePt" w14:dir="t">
              <w14:rot w14:lat="0" w14:lon="0" w14:rev="0"/>
            </w14:lightRig>
          </w14:scene3d>
        </w:rPr>
        <w:t>1.3.2</w:t>
      </w:r>
      <w:r>
        <w:rPr>
          <w:rFonts w:eastAsiaTheme="minorEastAsia" w:cstheme="minorBidi"/>
          <w:iCs w:val="0"/>
          <w:smallCaps w:val="0"/>
          <w:noProof/>
          <w:sz w:val="22"/>
          <w:szCs w:val="22"/>
          <w:lang w:eastAsia="nb-NO"/>
        </w:rPr>
        <w:tab/>
      </w:r>
      <w:r>
        <w:rPr>
          <w:noProof/>
        </w:rPr>
        <w:t>Gjennomføring i Stavangerområdet</w:t>
      </w:r>
      <w:r>
        <w:rPr>
          <w:noProof/>
        </w:rPr>
        <w:tab/>
      </w:r>
      <w:r>
        <w:rPr>
          <w:noProof/>
        </w:rPr>
        <w:fldChar w:fldCharType="begin"/>
      </w:r>
      <w:r>
        <w:rPr>
          <w:noProof/>
        </w:rPr>
        <w:instrText xml:space="preserve"> PAGEREF _Toc13821458 \h </w:instrText>
      </w:r>
      <w:r>
        <w:rPr>
          <w:noProof/>
        </w:rPr>
      </w:r>
      <w:r>
        <w:rPr>
          <w:noProof/>
        </w:rPr>
        <w:fldChar w:fldCharType="separate"/>
      </w:r>
      <w:r>
        <w:rPr>
          <w:noProof/>
        </w:rPr>
        <w:t>4</w:t>
      </w:r>
      <w:r>
        <w:rPr>
          <w:noProof/>
        </w:rPr>
        <w:fldChar w:fldCharType="end"/>
      </w:r>
    </w:p>
    <w:p w14:paraId="5F96B3BE"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1.4</w:t>
      </w:r>
      <w:r>
        <w:rPr>
          <w:rFonts w:eastAsiaTheme="minorEastAsia" w:cstheme="minorBidi"/>
          <w:smallCaps w:val="0"/>
          <w:noProof/>
          <w:sz w:val="22"/>
          <w:szCs w:val="22"/>
          <w:lang w:eastAsia="nb-NO"/>
        </w:rPr>
        <w:tab/>
      </w:r>
      <w:r>
        <w:rPr>
          <w:noProof/>
        </w:rPr>
        <w:t>Anskaffelsens omfang</w:t>
      </w:r>
      <w:r>
        <w:rPr>
          <w:noProof/>
        </w:rPr>
        <w:tab/>
      </w:r>
      <w:r>
        <w:rPr>
          <w:noProof/>
        </w:rPr>
        <w:fldChar w:fldCharType="begin"/>
      </w:r>
      <w:r>
        <w:rPr>
          <w:noProof/>
        </w:rPr>
        <w:instrText xml:space="preserve"> PAGEREF _Toc13821459 \h </w:instrText>
      </w:r>
      <w:r>
        <w:rPr>
          <w:noProof/>
        </w:rPr>
      </w:r>
      <w:r>
        <w:rPr>
          <w:noProof/>
        </w:rPr>
        <w:fldChar w:fldCharType="separate"/>
      </w:r>
      <w:r>
        <w:rPr>
          <w:noProof/>
        </w:rPr>
        <w:t>4</w:t>
      </w:r>
      <w:r>
        <w:rPr>
          <w:noProof/>
        </w:rPr>
        <w:fldChar w:fldCharType="end"/>
      </w:r>
    </w:p>
    <w:p w14:paraId="337A7909" w14:textId="77777777" w:rsidR="00314AA5" w:rsidRDefault="00314AA5">
      <w:pPr>
        <w:pStyle w:val="INNH3"/>
        <w:tabs>
          <w:tab w:val="left" w:pos="660"/>
          <w:tab w:val="right" w:leader="dot" w:pos="9630"/>
        </w:tabs>
        <w:rPr>
          <w:rFonts w:eastAsiaTheme="minorEastAsia" w:cstheme="minorBidi"/>
          <w:iCs w:val="0"/>
          <w:smallCaps w:val="0"/>
          <w:noProof/>
          <w:sz w:val="22"/>
          <w:szCs w:val="22"/>
          <w:lang w:eastAsia="nb-NO"/>
        </w:rPr>
      </w:pPr>
      <w:r w:rsidRPr="001B6364">
        <w:rPr>
          <w:noProof/>
          <w14:scene3d>
            <w14:camera w14:prst="orthographicFront"/>
            <w14:lightRig w14:rig="threePt" w14:dir="t">
              <w14:rot w14:lat="0" w14:lon="0" w14:rev="0"/>
            </w14:lightRig>
          </w14:scene3d>
        </w:rPr>
        <w:t>1.4.1</w:t>
      </w:r>
      <w:r>
        <w:rPr>
          <w:rFonts w:eastAsiaTheme="minorEastAsia" w:cstheme="minorBidi"/>
          <w:iCs w:val="0"/>
          <w:smallCaps w:val="0"/>
          <w:noProof/>
          <w:sz w:val="22"/>
          <w:szCs w:val="22"/>
          <w:lang w:eastAsia="nb-NO"/>
        </w:rPr>
        <w:tab/>
      </w:r>
      <w:r>
        <w:rPr>
          <w:noProof/>
        </w:rPr>
        <w:t>I Bergensområdet</w:t>
      </w:r>
      <w:r>
        <w:rPr>
          <w:noProof/>
        </w:rPr>
        <w:tab/>
      </w:r>
      <w:r>
        <w:rPr>
          <w:noProof/>
        </w:rPr>
        <w:fldChar w:fldCharType="begin"/>
      </w:r>
      <w:r>
        <w:rPr>
          <w:noProof/>
        </w:rPr>
        <w:instrText xml:space="preserve"> PAGEREF _Toc13821460 \h </w:instrText>
      </w:r>
      <w:r>
        <w:rPr>
          <w:noProof/>
        </w:rPr>
      </w:r>
      <w:r>
        <w:rPr>
          <w:noProof/>
        </w:rPr>
        <w:fldChar w:fldCharType="separate"/>
      </w:r>
      <w:r>
        <w:rPr>
          <w:noProof/>
        </w:rPr>
        <w:t>4</w:t>
      </w:r>
      <w:r>
        <w:rPr>
          <w:noProof/>
        </w:rPr>
        <w:fldChar w:fldCharType="end"/>
      </w:r>
    </w:p>
    <w:p w14:paraId="7C820F27" w14:textId="77777777" w:rsidR="00314AA5" w:rsidRDefault="00314AA5">
      <w:pPr>
        <w:pStyle w:val="INNH3"/>
        <w:tabs>
          <w:tab w:val="left" w:pos="660"/>
          <w:tab w:val="right" w:leader="dot" w:pos="9630"/>
        </w:tabs>
        <w:rPr>
          <w:rFonts w:eastAsiaTheme="minorEastAsia" w:cstheme="minorBidi"/>
          <w:iCs w:val="0"/>
          <w:smallCaps w:val="0"/>
          <w:noProof/>
          <w:sz w:val="22"/>
          <w:szCs w:val="22"/>
          <w:lang w:eastAsia="nb-NO"/>
        </w:rPr>
      </w:pPr>
      <w:r w:rsidRPr="001B6364">
        <w:rPr>
          <w:noProof/>
          <w14:scene3d>
            <w14:camera w14:prst="orthographicFront"/>
            <w14:lightRig w14:rig="threePt" w14:dir="t">
              <w14:rot w14:lat="0" w14:lon="0" w14:rev="0"/>
            </w14:lightRig>
          </w14:scene3d>
        </w:rPr>
        <w:t>1.4.2</w:t>
      </w:r>
      <w:r>
        <w:rPr>
          <w:rFonts w:eastAsiaTheme="minorEastAsia" w:cstheme="minorBidi"/>
          <w:iCs w:val="0"/>
          <w:smallCaps w:val="0"/>
          <w:noProof/>
          <w:sz w:val="22"/>
          <w:szCs w:val="22"/>
          <w:lang w:eastAsia="nb-NO"/>
        </w:rPr>
        <w:tab/>
      </w:r>
      <w:r>
        <w:rPr>
          <w:noProof/>
        </w:rPr>
        <w:t>I Stavangerområdet</w:t>
      </w:r>
      <w:r>
        <w:rPr>
          <w:noProof/>
        </w:rPr>
        <w:tab/>
      </w:r>
      <w:r>
        <w:rPr>
          <w:noProof/>
        </w:rPr>
        <w:fldChar w:fldCharType="begin"/>
      </w:r>
      <w:r>
        <w:rPr>
          <w:noProof/>
        </w:rPr>
        <w:instrText xml:space="preserve"> PAGEREF _Toc13821461 \h </w:instrText>
      </w:r>
      <w:r>
        <w:rPr>
          <w:noProof/>
        </w:rPr>
      </w:r>
      <w:r>
        <w:rPr>
          <w:noProof/>
        </w:rPr>
        <w:fldChar w:fldCharType="separate"/>
      </w:r>
      <w:r>
        <w:rPr>
          <w:noProof/>
        </w:rPr>
        <w:t>4</w:t>
      </w:r>
      <w:r>
        <w:rPr>
          <w:noProof/>
        </w:rPr>
        <w:fldChar w:fldCharType="end"/>
      </w:r>
    </w:p>
    <w:p w14:paraId="248C56E9" w14:textId="77777777" w:rsidR="00314AA5" w:rsidRDefault="00314AA5">
      <w:pPr>
        <w:pStyle w:val="INNH3"/>
        <w:tabs>
          <w:tab w:val="left" w:pos="660"/>
          <w:tab w:val="right" w:leader="dot" w:pos="9630"/>
        </w:tabs>
        <w:rPr>
          <w:rFonts w:eastAsiaTheme="minorEastAsia" w:cstheme="minorBidi"/>
          <w:iCs w:val="0"/>
          <w:smallCaps w:val="0"/>
          <w:noProof/>
          <w:sz w:val="22"/>
          <w:szCs w:val="22"/>
          <w:lang w:eastAsia="nb-NO"/>
        </w:rPr>
      </w:pPr>
      <w:r w:rsidRPr="001B6364">
        <w:rPr>
          <w:rFonts w:eastAsia="Times New Roman"/>
          <w:noProof/>
          <w:lang w:eastAsia="nb-NO"/>
          <w14:scene3d>
            <w14:camera w14:prst="orthographicFront"/>
            <w14:lightRig w14:rig="threePt" w14:dir="t">
              <w14:rot w14:lat="0" w14:lon="0" w14:rev="0"/>
            </w14:lightRig>
          </w14:scene3d>
        </w:rPr>
        <w:t>1.4.3</w:t>
      </w:r>
      <w:r>
        <w:rPr>
          <w:rFonts w:eastAsiaTheme="minorEastAsia" w:cstheme="minorBidi"/>
          <w:iCs w:val="0"/>
          <w:smallCaps w:val="0"/>
          <w:noProof/>
          <w:sz w:val="22"/>
          <w:szCs w:val="22"/>
          <w:lang w:eastAsia="nb-NO"/>
        </w:rPr>
        <w:tab/>
      </w:r>
      <w:r w:rsidRPr="001B6364">
        <w:rPr>
          <w:rFonts w:eastAsia="Times New Roman"/>
          <w:noProof/>
          <w:lang w:eastAsia="nb-NO"/>
        </w:rPr>
        <w:t>Nye kurs/endringer</w:t>
      </w:r>
      <w:r>
        <w:rPr>
          <w:noProof/>
        </w:rPr>
        <w:tab/>
      </w:r>
      <w:r>
        <w:rPr>
          <w:noProof/>
        </w:rPr>
        <w:fldChar w:fldCharType="begin"/>
      </w:r>
      <w:r>
        <w:rPr>
          <w:noProof/>
        </w:rPr>
        <w:instrText xml:space="preserve"> PAGEREF _Toc13821462 \h </w:instrText>
      </w:r>
      <w:r>
        <w:rPr>
          <w:noProof/>
        </w:rPr>
      </w:r>
      <w:r>
        <w:rPr>
          <w:noProof/>
        </w:rPr>
        <w:fldChar w:fldCharType="separate"/>
      </w:r>
      <w:r>
        <w:rPr>
          <w:noProof/>
        </w:rPr>
        <w:t>5</w:t>
      </w:r>
      <w:r>
        <w:rPr>
          <w:noProof/>
        </w:rPr>
        <w:fldChar w:fldCharType="end"/>
      </w:r>
    </w:p>
    <w:p w14:paraId="36EEF958"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1.5</w:t>
      </w:r>
      <w:r>
        <w:rPr>
          <w:rFonts w:eastAsiaTheme="minorEastAsia" w:cstheme="minorBidi"/>
          <w:smallCaps w:val="0"/>
          <w:noProof/>
          <w:sz w:val="22"/>
          <w:szCs w:val="22"/>
          <w:lang w:eastAsia="nb-NO"/>
        </w:rPr>
        <w:tab/>
      </w:r>
      <w:r>
        <w:rPr>
          <w:noProof/>
        </w:rPr>
        <w:t>Varighet</w:t>
      </w:r>
      <w:r>
        <w:rPr>
          <w:noProof/>
        </w:rPr>
        <w:tab/>
      </w:r>
      <w:r>
        <w:rPr>
          <w:noProof/>
        </w:rPr>
        <w:fldChar w:fldCharType="begin"/>
      </w:r>
      <w:r>
        <w:rPr>
          <w:noProof/>
        </w:rPr>
        <w:instrText xml:space="preserve"> PAGEREF _Toc13821463 \h </w:instrText>
      </w:r>
      <w:r>
        <w:rPr>
          <w:noProof/>
        </w:rPr>
      </w:r>
      <w:r>
        <w:rPr>
          <w:noProof/>
        </w:rPr>
        <w:fldChar w:fldCharType="separate"/>
      </w:r>
      <w:r>
        <w:rPr>
          <w:noProof/>
        </w:rPr>
        <w:t>5</w:t>
      </w:r>
      <w:r>
        <w:rPr>
          <w:noProof/>
        </w:rPr>
        <w:fldChar w:fldCharType="end"/>
      </w:r>
    </w:p>
    <w:p w14:paraId="08E07080"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1.6</w:t>
      </w:r>
      <w:r>
        <w:rPr>
          <w:rFonts w:eastAsiaTheme="minorEastAsia" w:cstheme="minorBidi"/>
          <w:smallCaps w:val="0"/>
          <w:noProof/>
          <w:sz w:val="22"/>
          <w:szCs w:val="22"/>
          <w:lang w:eastAsia="nb-NO"/>
        </w:rPr>
        <w:tab/>
      </w:r>
      <w:r>
        <w:rPr>
          <w:noProof/>
        </w:rPr>
        <w:t>Kontraktstype</w:t>
      </w:r>
      <w:r>
        <w:rPr>
          <w:noProof/>
        </w:rPr>
        <w:tab/>
      </w:r>
      <w:r>
        <w:rPr>
          <w:noProof/>
        </w:rPr>
        <w:fldChar w:fldCharType="begin"/>
      </w:r>
      <w:r>
        <w:rPr>
          <w:noProof/>
        </w:rPr>
        <w:instrText xml:space="preserve"> PAGEREF _Toc13821464 \h </w:instrText>
      </w:r>
      <w:r>
        <w:rPr>
          <w:noProof/>
        </w:rPr>
      </w:r>
      <w:r>
        <w:rPr>
          <w:noProof/>
        </w:rPr>
        <w:fldChar w:fldCharType="separate"/>
      </w:r>
      <w:r>
        <w:rPr>
          <w:noProof/>
        </w:rPr>
        <w:t>5</w:t>
      </w:r>
      <w:r>
        <w:rPr>
          <w:noProof/>
        </w:rPr>
        <w:fldChar w:fldCharType="end"/>
      </w:r>
    </w:p>
    <w:p w14:paraId="25489593"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1.7</w:t>
      </w:r>
      <w:r>
        <w:rPr>
          <w:rFonts w:eastAsiaTheme="minorEastAsia" w:cstheme="minorBidi"/>
          <w:smallCaps w:val="0"/>
          <w:noProof/>
          <w:sz w:val="22"/>
          <w:szCs w:val="22"/>
          <w:lang w:eastAsia="nb-NO"/>
        </w:rPr>
        <w:tab/>
      </w:r>
      <w:r>
        <w:rPr>
          <w:noProof/>
        </w:rPr>
        <w:t>Eksklusivitet</w:t>
      </w:r>
      <w:r>
        <w:rPr>
          <w:noProof/>
        </w:rPr>
        <w:tab/>
      </w:r>
      <w:r>
        <w:rPr>
          <w:noProof/>
        </w:rPr>
        <w:fldChar w:fldCharType="begin"/>
      </w:r>
      <w:r>
        <w:rPr>
          <w:noProof/>
        </w:rPr>
        <w:instrText xml:space="preserve"> PAGEREF _Toc13821465 \h </w:instrText>
      </w:r>
      <w:r>
        <w:rPr>
          <w:noProof/>
        </w:rPr>
      </w:r>
      <w:r>
        <w:rPr>
          <w:noProof/>
        </w:rPr>
        <w:fldChar w:fldCharType="separate"/>
      </w:r>
      <w:r>
        <w:rPr>
          <w:noProof/>
        </w:rPr>
        <w:t>5</w:t>
      </w:r>
      <w:r>
        <w:rPr>
          <w:noProof/>
        </w:rPr>
        <w:fldChar w:fldCharType="end"/>
      </w:r>
    </w:p>
    <w:p w14:paraId="6C9EEF48"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1.8</w:t>
      </w:r>
      <w:r>
        <w:rPr>
          <w:rFonts w:eastAsiaTheme="minorEastAsia" w:cstheme="minorBidi"/>
          <w:smallCaps w:val="0"/>
          <w:noProof/>
          <w:sz w:val="22"/>
          <w:szCs w:val="22"/>
          <w:lang w:eastAsia="nb-NO"/>
        </w:rPr>
        <w:tab/>
      </w:r>
      <w:r>
        <w:rPr>
          <w:noProof/>
        </w:rPr>
        <w:t>Konkurransegrunnlagets oppbygning</w:t>
      </w:r>
      <w:r>
        <w:rPr>
          <w:noProof/>
        </w:rPr>
        <w:tab/>
      </w:r>
      <w:r>
        <w:rPr>
          <w:noProof/>
        </w:rPr>
        <w:fldChar w:fldCharType="begin"/>
      </w:r>
      <w:r>
        <w:rPr>
          <w:noProof/>
        </w:rPr>
        <w:instrText xml:space="preserve"> PAGEREF _Toc13821466 \h </w:instrText>
      </w:r>
      <w:r>
        <w:rPr>
          <w:noProof/>
        </w:rPr>
      </w:r>
      <w:r>
        <w:rPr>
          <w:noProof/>
        </w:rPr>
        <w:fldChar w:fldCharType="separate"/>
      </w:r>
      <w:r>
        <w:rPr>
          <w:noProof/>
        </w:rPr>
        <w:t>5</w:t>
      </w:r>
      <w:r>
        <w:rPr>
          <w:noProof/>
        </w:rPr>
        <w:fldChar w:fldCharType="end"/>
      </w:r>
    </w:p>
    <w:p w14:paraId="284E96EB" w14:textId="77777777" w:rsidR="00314AA5" w:rsidRDefault="00314AA5">
      <w:pPr>
        <w:pStyle w:val="INNH1"/>
        <w:rPr>
          <w:rFonts w:eastAsiaTheme="minorEastAsia" w:cstheme="minorBidi"/>
          <w:b w:val="0"/>
          <w:bCs w:val="0"/>
          <w:caps w:val="0"/>
          <w:noProof/>
          <w:sz w:val="22"/>
          <w:szCs w:val="22"/>
          <w:lang w:eastAsia="nb-NO"/>
        </w:rPr>
      </w:pPr>
      <w:r>
        <w:rPr>
          <w:noProof/>
        </w:rPr>
        <w:t>2.</w:t>
      </w:r>
      <w:r>
        <w:rPr>
          <w:rFonts w:eastAsiaTheme="minorEastAsia" w:cstheme="minorBidi"/>
          <w:b w:val="0"/>
          <w:bCs w:val="0"/>
          <w:caps w:val="0"/>
          <w:noProof/>
          <w:sz w:val="22"/>
          <w:szCs w:val="22"/>
          <w:lang w:eastAsia="nb-NO"/>
        </w:rPr>
        <w:tab/>
      </w:r>
      <w:r>
        <w:rPr>
          <w:noProof/>
        </w:rPr>
        <w:t>Gjennomføring</w:t>
      </w:r>
      <w:r>
        <w:rPr>
          <w:noProof/>
        </w:rPr>
        <w:tab/>
      </w:r>
      <w:r>
        <w:rPr>
          <w:noProof/>
        </w:rPr>
        <w:fldChar w:fldCharType="begin"/>
      </w:r>
      <w:r>
        <w:rPr>
          <w:noProof/>
        </w:rPr>
        <w:instrText xml:space="preserve"> PAGEREF _Toc13821467 \h </w:instrText>
      </w:r>
      <w:r>
        <w:rPr>
          <w:noProof/>
        </w:rPr>
      </w:r>
      <w:r>
        <w:rPr>
          <w:noProof/>
        </w:rPr>
        <w:fldChar w:fldCharType="separate"/>
      </w:r>
      <w:r>
        <w:rPr>
          <w:noProof/>
        </w:rPr>
        <w:t>6</w:t>
      </w:r>
      <w:r>
        <w:rPr>
          <w:noProof/>
        </w:rPr>
        <w:fldChar w:fldCharType="end"/>
      </w:r>
    </w:p>
    <w:p w14:paraId="6A006F4A"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2.1</w:t>
      </w:r>
      <w:r>
        <w:rPr>
          <w:rFonts w:eastAsiaTheme="minorEastAsia" w:cstheme="minorBidi"/>
          <w:smallCaps w:val="0"/>
          <w:noProof/>
          <w:sz w:val="22"/>
          <w:szCs w:val="22"/>
          <w:lang w:eastAsia="nb-NO"/>
        </w:rPr>
        <w:tab/>
      </w:r>
      <w:r>
        <w:rPr>
          <w:noProof/>
        </w:rPr>
        <w:t>Anskaffelsesprosedyre</w:t>
      </w:r>
      <w:r>
        <w:rPr>
          <w:noProof/>
        </w:rPr>
        <w:tab/>
      </w:r>
      <w:r>
        <w:rPr>
          <w:noProof/>
        </w:rPr>
        <w:fldChar w:fldCharType="begin"/>
      </w:r>
      <w:r>
        <w:rPr>
          <w:noProof/>
        </w:rPr>
        <w:instrText xml:space="preserve"> PAGEREF _Toc13821468 \h </w:instrText>
      </w:r>
      <w:r>
        <w:rPr>
          <w:noProof/>
        </w:rPr>
      </w:r>
      <w:r>
        <w:rPr>
          <w:noProof/>
        </w:rPr>
        <w:fldChar w:fldCharType="separate"/>
      </w:r>
      <w:r>
        <w:rPr>
          <w:noProof/>
        </w:rPr>
        <w:t>6</w:t>
      </w:r>
      <w:r>
        <w:rPr>
          <w:noProof/>
        </w:rPr>
        <w:fldChar w:fldCharType="end"/>
      </w:r>
    </w:p>
    <w:p w14:paraId="2DBA5362"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2.2</w:t>
      </w:r>
      <w:r>
        <w:rPr>
          <w:rFonts w:eastAsiaTheme="minorEastAsia" w:cstheme="minorBidi"/>
          <w:smallCaps w:val="0"/>
          <w:noProof/>
          <w:sz w:val="22"/>
          <w:szCs w:val="22"/>
          <w:lang w:eastAsia="nb-NO"/>
        </w:rPr>
        <w:tab/>
      </w:r>
      <w:r>
        <w:rPr>
          <w:noProof/>
        </w:rPr>
        <w:t>Kunngjøring av anskaffelsen</w:t>
      </w:r>
      <w:r>
        <w:rPr>
          <w:noProof/>
        </w:rPr>
        <w:tab/>
      </w:r>
      <w:r>
        <w:rPr>
          <w:noProof/>
        </w:rPr>
        <w:fldChar w:fldCharType="begin"/>
      </w:r>
      <w:r>
        <w:rPr>
          <w:noProof/>
        </w:rPr>
        <w:instrText xml:space="preserve"> PAGEREF _Toc13821469 \h </w:instrText>
      </w:r>
      <w:r>
        <w:rPr>
          <w:noProof/>
        </w:rPr>
      </w:r>
      <w:r>
        <w:rPr>
          <w:noProof/>
        </w:rPr>
        <w:fldChar w:fldCharType="separate"/>
      </w:r>
      <w:r>
        <w:rPr>
          <w:noProof/>
        </w:rPr>
        <w:t>6</w:t>
      </w:r>
      <w:r>
        <w:rPr>
          <w:noProof/>
        </w:rPr>
        <w:fldChar w:fldCharType="end"/>
      </w:r>
    </w:p>
    <w:p w14:paraId="601DA6D9"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2.3</w:t>
      </w:r>
      <w:r>
        <w:rPr>
          <w:rFonts w:eastAsiaTheme="minorEastAsia" w:cstheme="minorBidi"/>
          <w:smallCaps w:val="0"/>
          <w:noProof/>
          <w:sz w:val="22"/>
          <w:szCs w:val="22"/>
          <w:lang w:eastAsia="nb-NO"/>
        </w:rPr>
        <w:tab/>
      </w:r>
      <w:r>
        <w:rPr>
          <w:noProof/>
        </w:rPr>
        <w:t>Viktige datoer</w:t>
      </w:r>
      <w:r>
        <w:rPr>
          <w:noProof/>
        </w:rPr>
        <w:tab/>
      </w:r>
      <w:r>
        <w:rPr>
          <w:noProof/>
        </w:rPr>
        <w:fldChar w:fldCharType="begin"/>
      </w:r>
      <w:r>
        <w:rPr>
          <w:noProof/>
        </w:rPr>
        <w:instrText xml:space="preserve"> PAGEREF _Toc13821470 \h </w:instrText>
      </w:r>
      <w:r>
        <w:rPr>
          <w:noProof/>
        </w:rPr>
      </w:r>
      <w:r>
        <w:rPr>
          <w:noProof/>
        </w:rPr>
        <w:fldChar w:fldCharType="separate"/>
      </w:r>
      <w:r>
        <w:rPr>
          <w:noProof/>
        </w:rPr>
        <w:t>6</w:t>
      </w:r>
      <w:r>
        <w:rPr>
          <w:noProof/>
        </w:rPr>
        <w:fldChar w:fldCharType="end"/>
      </w:r>
    </w:p>
    <w:p w14:paraId="6C96C146" w14:textId="77777777" w:rsidR="00314AA5" w:rsidRDefault="00314AA5">
      <w:pPr>
        <w:pStyle w:val="INNH3"/>
        <w:tabs>
          <w:tab w:val="left" w:pos="660"/>
          <w:tab w:val="right" w:leader="dot" w:pos="9630"/>
        </w:tabs>
        <w:rPr>
          <w:rFonts w:eastAsiaTheme="minorEastAsia" w:cstheme="minorBidi"/>
          <w:iCs w:val="0"/>
          <w:smallCaps w:val="0"/>
          <w:noProof/>
          <w:sz w:val="22"/>
          <w:szCs w:val="22"/>
          <w:lang w:eastAsia="nb-NO"/>
        </w:rPr>
      </w:pPr>
      <w:r w:rsidRPr="001B6364">
        <w:rPr>
          <w:noProof/>
          <w14:scene3d>
            <w14:camera w14:prst="orthographicFront"/>
            <w14:lightRig w14:rig="threePt" w14:dir="t">
              <w14:rot w14:lat="0" w14:lon="0" w14:rev="0"/>
            </w14:lightRig>
          </w14:scene3d>
        </w:rPr>
        <w:t>2.3.1</w:t>
      </w:r>
      <w:r>
        <w:rPr>
          <w:rFonts w:eastAsiaTheme="minorEastAsia" w:cstheme="minorBidi"/>
          <w:iCs w:val="0"/>
          <w:smallCaps w:val="0"/>
          <w:noProof/>
          <w:sz w:val="22"/>
          <w:szCs w:val="22"/>
          <w:lang w:eastAsia="nb-NO"/>
        </w:rPr>
        <w:tab/>
      </w:r>
      <w:r>
        <w:rPr>
          <w:noProof/>
        </w:rPr>
        <w:t>Fremdriftsplan</w:t>
      </w:r>
      <w:r>
        <w:rPr>
          <w:noProof/>
        </w:rPr>
        <w:tab/>
      </w:r>
      <w:r>
        <w:rPr>
          <w:noProof/>
        </w:rPr>
        <w:fldChar w:fldCharType="begin"/>
      </w:r>
      <w:r>
        <w:rPr>
          <w:noProof/>
        </w:rPr>
        <w:instrText xml:space="preserve"> PAGEREF _Toc13821471 \h </w:instrText>
      </w:r>
      <w:r>
        <w:rPr>
          <w:noProof/>
        </w:rPr>
      </w:r>
      <w:r>
        <w:rPr>
          <w:noProof/>
        </w:rPr>
        <w:fldChar w:fldCharType="separate"/>
      </w:r>
      <w:r>
        <w:rPr>
          <w:noProof/>
        </w:rPr>
        <w:t>6</w:t>
      </w:r>
      <w:r>
        <w:rPr>
          <w:noProof/>
        </w:rPr>
        <w:fldChar w:fldCharType="end"/>
      </w:r>
    </w:p>
    <w:p w14:paraId="6E819097"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2.4</w:t>
      </w:r>
      <w:r>
        <w:rPr>
          <w:rFonts w:eastAsiaTheme="minorEastAsia" w:cstheme="minorBidi"/>
          <w:smallCaps w:val="0"/>
          <w:noProof/>
          <w:sz w:val="22"/>
          <w:szCs w:val="22"/>
          <w:lang w:eastAsia="nb-NO"/>
        </w:rPr>
        <w:tab/>
      </w:r>
      <w:r>
        <w:rPr>
          <w:noProof/>
        </w:rPr>
        <w:t>Kommunikasjon, spørsmål til konkurransegrunnlaget og tilleggsinformasjon</w:t>
      </w:r>
      <w:r>
        <w:rPr>
          <w:noProof/>
        </w:rPr>
        <w:tab/>
      </w:r>
      <w:r>
        <w:rPr>
          <w:noProof/>
        </w:rPr>
        <w:fldChar w:fldCharType="begin"/>
      </w:r>
      <w:r>
        <w:rPr>
          <w:noProof/>
        </w:rPr>
        <w:instrText xml:space="preserve"> PAGEREF _Toc13821472 \h </w:instrText>
      </w:r>
      <w:r>
        <w:rPr>
          <w:noProof/>
        </w:rPr>
      </w:r>
      <w:r>
        <w:rPr>
          <w:noProof/>
        </w:rPr>
        <w:fldChar w:fldCharType="separate"/>
      </w:r>
      <w:r>
        <w:rPr>
          <w:noProof/>
        </w:rPr>
        <w:t>6</w:t>
      </w:r>
      <w:r>
        <w:rPr>
          <w:noProof/>
        </w:rPr>
        <w:fldChar w:fldCharType="end"/>
      </w:r>
    </w:p>
    <w:p w14:paraId="7B94DBED"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2.5</w:t>
      </w:r>
      <w:r>
        <w:rPr>
          <w:rFonts w:eastAsiaTheme="minorEastAsia" w:cstheme="minorBidi"/>
          <w:smallCaps w:val="0"/>
          <w:noProof/>
          <w:sz w:val="22"/>
          <w:szCs w:val="22"/>
          <w:lang w:eastAsia="nb-NO"/>
        </w:rPr>
        <w:tab/>
      </w:r>
      <w:r>
        <w:rPr>
          <w:noProof/>
        </w:rPr>
        <w:t>Rettelse, supplering og/eller endring av konkurransegrunnlaget</w:t>
      </w:r>
      <w:r>
        <w:rPr>
          <w:noProof/>
        </w:rPr>
        <w:tab/>
      </w:r>
      <w:r>
        <w:rPr>
          <w:noProof/>
        </w:rPr>
        <w:fldChar w:fldCharType="begin"/>
      </w:r>
      <w:r>
        <w:rPr>
          <w:noProof/>
        </w:rPr>
        <w:instrText xml:space="preserve"> PAGEREF _Toc13821473 \h </w:instrText>
      </w:r>
      <w:r>
        <w:rPr>
          <w:noProof/>
        </w:rPr>
      </w:r>
      <w:r>
        <w:rPr>
          <w:noProof/>
        </w:rPr>
        <w:fldChar w:fldCharType="separate"/>
      </w:r>
      <w:r>
        <w:rPr>
          <w:noProof/>
        </w:rPr>
        <w:t>7</w:t>
      </w:r>
      <w:r>
        <w:rPr>
          <w:noProof/>
        </w:rPr>
        <w:fldChar w:fldCharType="end"/>
      </w:r>
    </w:p>
    <w:p w14:paraId="18C602AB" w14:textId="77777777" w:rsidR="00314AA5" w:rsidRDefault="00314AA5">
      <w:pPr>
        <w:pStyle w:val="INNH1"/>
        <w:rPr>
          <w:rFonts w:eastAsiaTheme="minorEastAsia" w:cstheme="minorBidi"/>
          <w:b w:val="0"/>
          <w:bCs w:val="0"/>
          <w:caps w:val="0"/>
          <w:noProof/>
          <w:sz w:val="22"/>
          <w:szCs w:val="22"/>
          <w:lang w:eastAsia="nb-NO"/>
        </w:rPr>
      </w:pPr>
      <w:r>
        <w:rPr>
          <w:noProof/>
        </w:rPr>
        <w:t>3.</w:t>
      </w:r>
      <w:r>
        <w:rPr>
          <w:rFonts w:eastAsiaTheme="minorEastAsia" w:cstheme="minorBidi"/>
          <w:b w:val="0"/>
          <w:bCs w:val="0"/>
          <w:caps w:val="0"/>
          <w:noProof/>
          <w:sz w:val="22"/>
          <w:szCs w:val="22"/>
          <w:lang w:eastAsia="nb-NO"/>
        </w:rPr>
        <w:tab/>
      </w:r>
      <w:r>
        <w:rPr>
          <w:noProof/>
        </w:rPr>
        <w:t>Administrative bestemmelser</w:t>
      </w:r>
      <w:r>
        <w:rPr>
          <w:noProof/>
        </w:rPr>
        <w:tab/>
      </w:r>
      <w:r>
        <w:rPr>
          <w:noProof/>
        </w:rPr>
        <w:fldChar w:fldCharType="begin"/>
      </w:r>
      <w:r>
        <w:rPr>
          <w:noProof/>
        </w:rPr>
        <w:instrText xml:space="preserve"> PAGEREF _Toc13821474 \h </w:instrText>
      </w:r>
      <w:r>
        <w:rPr>
          <w:noProof/>
        </w:rPr>
      </w:r>
      <w:r>
        <w:rPr>
          <w:noProof/>
        </w:rPr>
        <w:fldChar w:fldCharType="separate"/>
      </w:r>
      <w:r>
        <w:rPr>
          <w:noProof/>
        </w:rPr>
        <w:t>8</w:t>
      </w:r>
      <w:r>
        <w:rPr>
          <w:noProof/>
        </w:rPr>
        <w:fldChar w:fldCharType="end"/>
      </w:r>
    </w:p>
    <w:p w14:paraId="7F611F6D"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3.1</w:t>
      </w:r>
      <w:r>
        <w:rPr>
          <w:rFonts w:eastAsiaTheme="minorEastAsia" w:cstheme="minorBidi"/>
          <w:smallCaps w:val="0"/>
          <w:noProof/>
          <w:sz w:val="22"/>
          <w:szCs w:val="22"/>
          <w:lang w:eastAsia="nb-NO"/>
        </w:rPr>
        <w:tab/>
      </w:r>
      <w:r>
        <w:rPr>
          <w:noProof/>
        </w:rPr>
        <w:t>Språk</w:t>
      </w:r>
      <w:r>
        <w:rPr>
          <w:noProof/>
        </w:rPr>
        <w:tab/>
      </w:r>
      <w:r>
        <w:rPr>
          <w:noProof/>
        </w:rPr>
        <w:fldChar w:fldCharType="begin"/>
      </w:r>
      <w:r>
        <w:rPr>
          <w:noProof/>
        </w:rPr>
        <w:instrText xml:space="preserve"> PAGEREF _Toc13821475 \h </w:instrText>
      </w:r>
      <w:r>
        <w:rPr>
          <w:noProof/>
        </w:rPr>
      </w:r>
      <w:r>
        <w:rPr>
          <w:noProof/>
        </w:rPr>
        <w:fldChar w:fldCharType="separate"/>
      </w:r>
      <w:r>
        <w:rPr>
          <w:noProof/>
        </w:rPr>
        <w:t>8</w:t>
      </w:r>
      <w:r>
        <w:rPr>
          <w:noProof/>
        </w:rPr>
        <w:fldChar w:fldCharType="end"/>
      </w:r>
    </w:p>
    <w:p w14:paraId="4BFF9979"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3.2</w:t>
      </w:r>
      <w:r>
        <w:rPr>
          <w:rFonts w:eastAsiaTheme="minorEastAsia" w:cstheme="minorBidi"/>
          <w:smallCaps w:val="0"/>
          <w:noProof/>
          <w:sz w:val="22"/>
          <w:szCs w:val="22"/>
          <w:lang w:eastAsia="nb-NO"/>
        </w:rPr>
        <w:tab/>
      </w:r>
      <w:r>
        <w:rPr>
          <w:noProof/>
        </w:rPr>
        <w:t>Offentlighet og taushetsplikt</w:t>
      </w:r>
      <w:r>
        <w:rPr>
          <w:noProof/>
        </w:rPr>
        <w:tab/>
      </w:r>
      <w:r>
        <w:rPr>
          <w:noProof/>
        </w:rPr>
        <w:fldChar w:fldCharType="begin"/>
      </w:r>
      <w:r>
        <w:rPr>
          <w:noProof/>
        </w:rPr>
        <w:instrText xml:space="preserve"> PAGEREF _Toc13821476 \h </w:instrText>
      </w:r>
      <w:r>
        <w:rPr>
          <w:noProof/>
        </w:rPr>
      </w:r>
      <w:r>
        <w:rPr>
          <w:noProof/>
        </w:rPr>
        <w:fldChar w:fldCharType="separate"/>
      </w:r>
      <w:r>
        <w:rPr>
          <w:noProof/>
        </w:rPr>
        <w:t>8</w:t>
      </w:r>
      <w:r>
        <w:rPr>
          <w:noProof/>
        </w:rPr>
        <w:fldChar w:fldCharType="end"/>
      </w:r>
    </w:p>
    <w:p w14:paraId="27AFA0FB"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3.3</w:t>
      </w:r>
      <w:r>
        <w:rPr>
          <w:rFonts w:eastAsiaTheme="minorEastAsia" w:cstheme="minorBidi"/>
          <w:smallCaps w:val="0"/>
          <w:noProof/>
          <w:sz w:val="22"/>
          <w:szCs w:val="22"/>
          <w:lang w:eastAsia="nb-NO"/>
        </w:rPr>
        <w:tab/>
      </w:r>
      <w:r>
        <w:rPr>
          <w:noProof/>
        </w:rPr>
        <w:t xml:space="preserve">Etiske retningslinjer og </w:t>
      </w:r>
      <w:r w:rsidRPr="001B6364">
        <w:rPr>
          <w:rFonts w:eastAsia="Times New Roman"/>
          <w:noProof/>
        </w:rPr>
        <w:t>generelle krav til saksbehandlingen</w:t>
      </w:r>
      <w:r>
        <w:rPr>
          <w:noProof/>
        </w:rPr>
        <w:tab/>
      </w:r>
      <w:r>
        <w:rPr>
          <w:noProof/>
        </w:rPr>
        <w:fldChar w:fldCharType="begin"/>
      </w:r>
      <w:r>
        <w:rPr>
          <w:noProof/>
        </w:rPr>
        <w:instrText xml:space="preserve"> PAGEREF _Toc13821477 \h </w:instrText>
      </w:r>
      <w:r>
        <w:rPr>
          <w:noProof/>
        </w:rPr>
      </w:r>
      <w:r>
        <w:rPr>
          <w:noProof/>
        </w:rPr>
        <w:fldChar w:fldCharType="separate"/>
      </w:r>
      <w:r>
        <w:rPr>
          <w:noProof/>
        </w:rPr>
        <w:t>8</w:t>
      </w:r>
      <w:r>
        <w:rPr>
          <w:noProof/>
        </w:rPr>
        <w:fldChar w:fldCharType="end"/>
      </w:r>
    </w:p>
    <w:p w14:paraId="17BF97DA"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3.4</w:t>
      </w:r>
      <w:r>
        <w:rPr>
          <w:rFonts w:eastAsiaTheme="minorEastAsia" w:cstheme="minorBidi"/>
          <w:smallCaps w:val="0"/>
          <w:noProof/>
          <w:sz w:val="22"/>
          <w:szCs w:val="22"/>
          <w:lang w:eastAsia="nb-NO"/>
        </w:rPr>
        <w:tab/>
      </w:r>
      <w:r>
        <w:rPr>
          <w:noProof/>
        </w:rPr>
        <w:t>Leverandørens deltakelseskostnader</w:t>
      </w:r>
      <w:r>
        <w:rPr>
          <w:noProof/>
        </w:rPr>
        <w:tab/>
      </w:r>
      <w:r>
        <w:rPr>
          <w:noProof/>
        </w:rPr>
        <w:fldChar w:fldCharType="begin"/>
      </w:r>
      <w:r>
        <w:rPr>
          <w:noProof/>
        </w:rPr>
        <w:instrText xml:space="preserve"> PAGEREF _Toc13821478 \h </w:instrText>
      </w:r>
      <w:r>
        <w:rPr>
          <w:noProof/>
        </w:rPr>
      </w:r>
      <w:r>
        <w:rPr>
          <w:noProof/>
        </w:rPr>
        <w:fldChar w:fldCharType="separate"/>
      </w:r>
      <w:r>
        <w:rPr>
          <w:noProof/>
        </w:rPr>
        <w:t>8</w:t>
      </w:r>
      <w:r>
        <w:rPr>
          <w:noProof/>
        </w:rPr>
        <w:fldChar w:fldCharType="end"/>
      </w:r>
    </w:p>
    <w:p w14:paraId="2C31316E"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3.5</w:t>
      </w:r>
      <w:r>
        <w:rPr>
          <w:rFonts w:eastAsiaTheme="minorEastAsia" w:cstheme="minorBidi"/>
          <w:smallCaps w:val="0"/>
          <w:noProof/>
          <w:sz w:val="22"/>
          <w:szCs w:val="22"/>
          <w:lang w:eastAsia="nb-NO"/>
        </w:rPr>
        <w:tab/>
      </w:r>
      <w:r>
        <w:rPr>
          <w:noProof/>
        </w:rPr>
        <w:t>Avvik fra konkurransegrunnlaget og avvisning</w:t>
      </w:r>
      <w:r>
        <w:rPr>
          <w:noProof/>
        </w:rPr>
        <w:tab/>
      </w:r>
      <w:r>
        <w:rPr>
          <w:noProof/>
        </w:rPr>
        <w:fldChar w:fldCharType="begin"/>
      </w:r>
      <w:r>
        <w:rPr>
          <w:noProof/>
        </w:rPr>
        <w:instrText xml:space="preserve"> PAGEREF _Toc13821479 \h </w:instrText>
      </w:r>
      <w:r>
        <w:rPr>
          <w:noProof/>
        </w:rPr>
      </w:r>
      <w:r>
        <w:rPr>
          <w:noProof/>
        </w:rPr>
        <w:fldChar w:fldCharType="separate"/>
      </w:r>
      <w:r>
        <w:rPr>
          <w:noProof/>
        </w:rPr>
        <w:t>8</w:t>
      </w:r>
      <w:r>
        <w:rPr>
          <w:noProof/>
        </w:rPr>
        <w:fldChar w:fldCharType="end"/>
      </w:r>
    </w:p>
    <w:p w14:paraId="76421B61" w14:textId="77777777" w:rsidR="00314AA5" w:rsidRDefault="00314AA5">
      <w:pPr>
        <w:pStyle w:val="INNH1"/>
        <w:rPr>
          <w:rFonts w:eastAsiaTheme="minorEastAsia" w:cstheme="minorBidi"/>
          <w:b w:val="0"/>
          <w:bCs w:val="0"/>
          <w:caps w:val="0"/>
          <w:noProof/>
          <w:sz w:val="22"/>
          <w:szCs w:val="22"/>
          <w:lang w:eastAsia="nb-NO"/>
        </w:rPr>
      </w:pPr>
      <w:r>
        <w:rPr>
          <w:noProof/>
        </w:rPr>
        <w:t>4.</w:t>
      </w:r>
      <w:r>
        <w:rPr>
          <w:rFonts w:eastAsiaTheme="minorEastAsia" w:cstheme="minorBidi"/>
          <w:b w:val="0"/>
          <w:bCs w:val="0"/>
          <w:caps w:val="0"/>
          <w:noProof/>
          <w:sz w:val="22"/>
          <w:szCs w:val="22"/>
          <w:lang w:eastAsia="nb-NO"/>
        </w:rPr>
        <w:tab/>
      </w:r>
      <w:r>
        <w:rPr>
          <w:noProof/>
        </w:rPr>
        <w:t>Kvalifikasjonskrav</w:t>
      </w:r>
      <w:r>
        <w:rPr>
          <w:noProof/>
        </w:rPr>
        <w:tab/>
      </w:r>
      <w:r>
        <w:rPr>
          <w:noProof/>
        </w:rPr>
        <w:fldChar w:fldCharType="begin"/>
      </w:r>
      <w:r>
        <w:rPr>
          <w:noProof/>
        </w:rPr>
        <w:instrText xml:space="preserve"> PAGEREF _Toc13821480 \h </w:instrText>
      </w:r>
      <w:r>
        <w:rPr>
          <w:noProof/>
        </w:rPr>
      </w:r>
      <w:r>
        <w:rPr>
          <w:noProof/>
        </w:rPr>
        <w:fldChar w:fldCharType="separate"/>
      </w:r>
      <w:r>
        <w:rPr>
          <w:noProof/>
        </w:rPr>
        <w:t>9</w:t>
      </w:r>
      <w:r>
        <w:rPr>
          <w:noProof/>
        </w:rPr>
        <w:fldChar w:fldCharType="end"/>
      </w:r>
    </w:p>
    <w:p w14:paraId="612150F2"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4.1</w:t>
      </w:r>
      <w:r>
        <w:rPr>
          <w:rFonts w:eastAsiaTheme="minorEastAsia" w:cstheme="minorBidi"/>
          <w:smallCaps w:val="0"/>
          <w:noProof/>
          <w:sz w:val="22"/>
          <w:szCs w:val="22"/>
          <w:lang w:eastAsia="nb-NO"/>
        </w:rPr>
        <w:tab/>
      </w:r>
      <w:r>
        <w:rPr>
          <w:noProof/>
        </w:rPr>
        <w:t>Oppfyllelse av kvalifikasjonskrav ved bruk av andre virksomheter</w:t>
      </w:r>
      <w:r>
        <w:rPr>
          <w:noProof/>
        </w:rPr>
        <w:tab/>
      </w:r>
      <w:r>
        <w:rPr>
          <w:noProof/>
        </w:rPr>
        <w:fldChar w:fldCharType="begin"/>
      </w:r>
      <w:r>
        <w:rPr>
          <w:noProof/>
        </w:rPr>
        <w:instrText xml:space="preserve"> PAGEREF _Toc13821481 \h </w:instrText>
      </w:r>
      <w:r>
        <w:rPr>
          <w:noProof/>
        </w:rPr>
      </w:r>
      <w:r>
        <w:rPr>
          <w:noProof/>
        </w:rPr>
        <w:fldChar w:fldCharType="separate"/>
      </w:r>
      <w:r>
        <w:rPr>
          <w:noProof/>
        </w:rPr>
        <w:t>9</w:t>
      </w:r>
      <w:r>
        <w:rPr>
          <w:noProof/>
        </w:rPr>
        <w:fldChar w:fldCharType="end"/>
      </w:r>
    </w:p>
    <w:p w14:paraId="562B45BB"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sidRPr="001B6364">
        <w:rPr>
          <w:rFonts w:eastAsiaTheme="majorEastAsia"/>
          <w:b/>
          <w:bCs/>
          <w:noProof/>
          <w:color w:val="4F81BD" w:themeColor="accent1"/>
        </w:rPr>
        <w:t>4.2</w:t>
      </w:r>
      <w:r>
        <w:rPr>
          <w:rFonts w:eastAsiaTheme="minorEastAsia" w:cstheme="minorBidi"/>
          <w:smallCaps w:val="0"/>
          <w:noProof/>
          <w:sz w:val="22"/>
          <w:szCs w:val="22"/>
          <w:lang w:eastAsia="nb-NO"/>
        </w:rPr>
        <w:tab/>
      </w:r>
      <w:r w:rsidRPr="001B6364">
        <w:rPr>
          <w:rFonts w:eastAsiaTheme="majorEastAsia"/>
          <w:b/>
          <w:bCs/>
          <w:noProof/>
          <w:color w:val="4F81BD" w:themeColor="accent1"/>
        </w:rPr>
        <w:t>Krav til leverandørenes registrering, autorisasjon mv</w:t>
      </w:r>
      <w:r>
        <w:rPr>
          <w:noProof/>
        </w:rPr>
        <w:tab/>
      </w:r>
      <w:r>
        <w:rPr>
          <w:noProof/>
        </w:rPr>
        <w:fldChar w:fldCharType="begin"/>
      </w:r>
      <w:r>
        <w:rPr>
          <w:noProof/>
        </w:rPr>
        <w:instrText xml:space="preserve"> PAGEREF _Toc13821482 \h </w:instrText>
      </w:r>
      <w:r>
        <w:rPr>
          <w:noProof/>
        </w:rPr>
      </w:r>
      <w:r>
        <w:rPr>
          <w:noProof/>
        </w:rPr>
        <w:fldChar w:fldCharType="separate"/>
      </w:r>
      <w:r>
        <w:rPr>
          <w:noProof/>
        </w:rPr>
        <w:t>9</w:t>
      </w:r>
      <w:r>
        <w:rPr>
          <w:noProof/>
        </w:rPr>
        <w:fldChar w:fldCharType="end"/>
      </w:r>
    </w:p>
    <w:p w14:paraId="551EED66"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sidRPr="001B6364">
        <w:rPr>
          <w:rFonts w:eastAsiaTheme="majorEastAsia"/>
          <w:b/>
          <w:bCs/>
          <w:noProof/>
          <w:color w:val="4F81BD" w:themeColor="accent1"/>
        </w:rPr>
        <w:t>4.3</w:t>
      </w:r>
      <w:r>
        <w:rPr>
          <w:rFonts w:eastAsiaTheme="minorEastAsia" w:cstheme="minorBidi"/>
          <w:smallCaps w:val="0"/>
          <w:noProof/>
          <w:sz w:val="22"/>
          <w:szCs w:val="22"/>
          <w:lang w:eastAsia="nb-NO"/>
        </w:rPr>
        <w:tab/>
      </w:r>
      <w:r w:rsidRPr="001B6364">
        <w:rPr>
          <w:rFonts w:eastAsiaTheme="majorEastAsia"/>
          <w:b/>
          <w:bCs/>
          <w:noProof/>
          <w:color w:val="4F81BD" w:themeColor="accent1"/>
        </w:rPr>
        <w:t>Krav til leverandørenes tekniske og faglige kvalifikasjoner</w:t>
      </w:r>
      <w:r>
        <w:rPr>
          <w:noProof/>
        </w:rPr>
        <w:tab/>
      </w:r>
      <w:r>
        <w:rPr>
          <w:noProof/>
        </w:rPr>
        <w:fldChar w:fldCharType="begin"/>
      </w:r>
      <w:r>
        <w:rPr>
          <w:noProof/>
        </w:rPr>
        <w:instrText xml:space="preserve"> PAGEREF _Toc13821483 \h </w:instrText>
      </w:r>
      <w:r>
        <w:rPr>
          <w:noProof/>
        </w:rPr>
      </w:r>
      <w:r>
        <w:rPr>
          <w:noProof/>
        </w:rPr>
        <w:fldChar w:fldCharType="separate"/>
      </w:r>
      <w:r>
        <w:rPr>
          <w:noProof/>
        </w:rPr>
        <w:t>9</w:t>
      </w:r>
      <w:r>
        <w:rPr>
          <w:noProof/>
        </w:rPr>
        <w:fldChar w:fldCharType="end"/>
      </w:r>
    </w:p>
    <w:p w14:paraId="1E86536C" w14:textId="77777777" w:rsidR="00314AA5" w:rsidRDefault="00314AA5">
      <w:pPr>
        <w:pStyle w:val="INNH1"/>
        <w:rPr>
          <w:rFonts w:eastAsiaTheme="minorEastAsia" w:cstheme="minorBidi"/>
          <w:b w:val="0"/>
          <w:bCs w:val="0"/>
          <w:caps w:val="0"/>
          <w:noProof/>
          <w:sz w:val="22"/>
          <w:szCs w:val="22"/>
          <w:lang w:eastAsia="nb-NO"/>
        </w:rPr>
      </w:pPr>
      <w:r>
        <w:rPr>
          <w:noProof/>
        </w:rPr>
        <w:t>5.</w:t>
      </w:r>
      <w:r>
        <w:rPr>
          <w:rFonts w:eastAsiaTheme="minorEastAsia" w:cstheme="minorBidi"/>
          <w:b w:val="0"/>
          <w:bCs w:val="0"/>
          <w:caps w:val="0"/>
          <w:noProof/>
          <w:sz w:val="22"/>
          <w:szCs w:val="22"/>
          <w:lang w:eastAsia="nb-NO"/>
        </w:rPr>
        <w:tab/>
      </w:r>
      <w:r>
        <w:rPr>
          <w:noProof/>
        </w:rPr>
        <w:t>Tilbudsdel</w:t>
      </w:r>
      <w:r>
        <w:rPr>
          <w:noProof/>
        </w:rPr>
        <w:tab/>
      </w:r>
      <w:r>
        <w:rPr>
          <w:noProof/>
        </w:rPr>
        <w:fldChar w:fldCharType="begin"/>
      </w:r>
      <w:r>
        <w:rPr>
          <w:noProof/>
        </w:rPr>
        <w:instrText xml:space="preserve"> PAGEREF _Toc13821484 \h </w:instrText>
      </w:r>
      <w:r>
        <w:rPr>
          <w:noProof/>
        </w:rPr>
      </w:r>
      <w:r>
        <w:rPr>
          <w:noProof/>
        </w:rPr>
        <w:fldChar w:fldCharType="separate"/>
      </w:r>
      <w:r>
        <w:rPr>
          <w:noProof/>
        </w:rPr>
        <w:t>10</w:t>
      </w:r>
      <w:r>
        <w:rPr>
          <w:noProof/>
        </w:rPr>
        <w:fldChar w:fldCharType="end"/>
      </w:r>
    </w:p>
    <w:p w14:paraId="223B2942"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5.1</w:t>
      </w:r>
      <w:r>
        <w:rPr>
          <w:rFonts w:eastAsiaTheme="minorEastAsia" w:cstheme="minorBidi"/>
          <w:smallCaps w:val="0"/>
          <w:noProof/>
          <w:sz w:val="22"/>
          <w:szCs w:val="22"/>
          <w:lang w:eastAsia="nb-NO"/>
        </w:rPr>
        <w:tab/>
      </w:r>
      <w:r>
        <w:rPr>
          <w:noProof/>
        </w:rPr>
        <w:t>Tildelingskriterier</w:t>
      </w:r>
      <w:r>
        <w:rPr>
          <w:noProof/>
        </w:rPr>
        <w:tab/>
      </w:r>
      <w:r>
        <w:rPr>
          <w:noProof/>
        </w:rPr>
        <w:fldChar w:fldCharType="begin"/>
      </w:r>
      <w:r>
        <w:rPr>
          <w:noProof/>
        </w:rPr>
        <w:instrText xml:space="preserve"> PAGEREF _Toc13821485 \h </w:instrText>
      </w:r>
      <w:r>
        <w:rPr>
          <w:noProof/>
        </w:rPr>
      </w:r>
      <w:r>
        <w:rPr>
          <w:noProof/>
        </w:rPr>
        <w:fldChar w:fldCharType="separate"/>
      </w:r>
      <w:r>
        <w:rPr>
          <w:noProof/>
        </w:rPr>
        <w:t>10</w:t>
      </w:r>
      <w:r>
        <w:rPr>
          <w:noProof/>
        </w:rPr>
        <w:fldChar w:fldCharType="end"/>
      </w:r>
    </w:p>
    <w:p w14:paraId="52AA8658"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5.2</w:t>
      </w:r>
      <w:r>
        <w:rPr>
          <w:rFonts w:eastAsiaTheme="minorEastAsia" w:cstheme="minorBidi"/>
          <w:smallCaps w:val="0"/>
          <w:noProof/>
          <w:sz w:val="22"/>
          <w:szCs w:val="22"/>
          <w:lang w:eastAsia="nb-NO"/>
        </w:rPr>
        <w:tab/>
      </w:r>
      <w:r>
        <w:rPr>
          <w:noProof/>
        </w:rPr>
        <w:t>Evaluering</w:t>
      </w:r>
      <w:r>
        <w:rPr>
          <w:noProof/>
        </w:rPr>
        <w:tab/>
      </w:r>
      <w:r>
        <w:rPr>
          <w:noProof/>
        </w:rPr>
        <w:fldChar w:fldCharType="begin"/>
      </w:r>
      <w:r>
        <w:rPr>
          <w:noProof/>
        </w:rPr>
        <w:instrText xml:space="preserve"> PAGEREF _Toc13821486 \h </w:instrText>
      </w:r>
      <w:r>
        <w:rPr>
          <w:noProof/>
        </w:rPr>
      </w:r>
      <w:r>
        <w:rPr>
          <w:noProof/>
        </w:rPr>
        <w:fldChar w:fldCharType="separate"/>
      </w:r>
      <w:r>
        <w:rPr>
          <w:noProof/>
        </w:rPr>
        <w:t>10</w:t>
      </w:r>
      <w:r>
        <w:rPr>
          <w:noProof/>
        </w:rPr>
        <w:fldChar w:fldCharType="end"/>
      </w:r>
    </w:p>
    <w:p w14:paraId="72F0AEBD" w14:textId="77777777" w:rsidR="00314AA5" w:rsidRDefault="00314AA5">
      <w:pPr>
        <w:pStyle w:val="INNH3"/>
        <w:tabs>
          <w:tab w:val="left" w:pos="660"/>
          <w:tab w:val="right" w:leader="dot" w:pos="9630"/>
        </w:tabs>
        <w:rPr>
          <w:rFonts w:eastAsiaTheme="minorEastAsia" w:cstheme="minorBidi"/>
          <w:iCs w:val="0"/>
          <w:smallCaps w:val="0"/>
          <w:noProof/>
          <w:sz w:val="22"/>
          <w:szCs w:val="22"/>
          <w:lang w:eastAsia="nb-NO"/>
        </w:rPr>
      </w:pPr>
      <w:r w:rsidRPr="001B6364">
        <w:rPr>
          <w:noProof/>
          <w:lang w:eastAsia="nb-NO"/>
          <w14:scene3d>
            <w14:camera w14:prst="orthographicFront"/>
            <w14:lightRig w14:rig="threePt" w14:dir="t">
              <w14:rot w14:lat="0" w14:lon="0" w14:rev="0"/>
            </w14:lightRig>
          </w14:scene3d>
        </w:rPr>
        <w:t>5.2.1</w:t>
      </w:r>
      <w:r>
        <w:rPr>
          <w:rFonts w:eastAsiaTheme="minorEastAsia" w:cstheme="minorBidi"/>
          <w:iCs w:val="0"/>
          <w:smallCaps w:val="0"/>
          <w:noProof/>
          <w:sz w:val="22"/>
          <w:szCs w:val="22"/>
          <w:lang w:eastAsia="nb-NO"/>
        </w:rPr>
        <w:tab/>
      </w:r>
      <w:r>
        <w:rPr>
          <w:noProof/>
          <w:lang w:eastAsia="nb-NO"/>
        </w:rPr>
        <w:t>Evalueringsmodell</w:t>
      </w:r>
      <w:r>
        <w:rPr>
          <w:noProof/>
        </w:rPr>
        <w:tab/>
      </w:r>
      <w:r>
        <w:rPr>
          <w:noProof/>
        </w:rPr>
        <w:fldChar w:fldCharType="begin"/>
      </w:r>
      <w:r>
        <w:rPr>
          <w:noProof/>
        </w:rPr>
        <w:instrText xml:space="preserve"> PAGEREF _Toc13821487 \h </w:instrText>
      </w:r>
      <w:r>
        <w:rPr>
          <w:noProof/>
        </w:rPr>
      </w:r>
      <w:r>
        <w:rPr>
          <w:noProof/>
        </w:rPr>
        <w:fldChar w:fldCharType="separate"/>
      </w:r>
      <w:r>
        <w:rPr>
          <w:noProof/>
        </w:rPr>
        <w:t>10</w:t>
      </w:r>
      <w:r>
        <w:rPr>
          <w:noProof/>
        </w:rPr>
        <w:fldChar w:fldCharType="end"/>
      </w:r>
    </w:p>
    <w:p w14:paraId="166C8186" w14:textId="77777777" w:rsidR="00314AA5" w:rsidRDefault="00314AA5">
      <w:pPr>
        <w:pStyle w:val="INNH3"/>
        <w:tabs>
          <w:tab w:val="left" w:pos="660"/>
          <w:tab w:val="right" w:leader="dot" w:pos="9630"/>
        </w:tabs>
        <w:rPr>
          <w:rFonts w:eastAsiaTheme="minorEastAsia" w:cstheme="minorBidi"/>
          <w:iCs w:val="0"/>
          <w:smallCaps w:val="0"/>
          <w:noProof/>
          <w:sz w:val="22"/>
          <w:szCs w:val="22"/>
          <w:lang w:eastAsia="nb-NO"/>
        </w:rPr>
      </w:pPr>
      <w:r w:rsidRPr="001B6364">
        <w:rPr>
          <w:noProof/>
          <w:lang w:eastAsia="nb-NO"/>
          <w14:scene3d>
            <w14:camera w14:prst="orthographicFront"/>
            <w14:lightRig w14:rig="threePt" w14:dir="t">
              <w14:rot w14:lat="0" w14:lon="0" w14:rev="0"/>
            </w14:lightRig>
          </w14:scene3d>
        </w:rPr>
        <w:t>5.2.2</w:t>
      </w:r>
      <w:r>
        <w:rPr>
          <w:rFonts w:eastAsiaTheme="minorEastAsia" w:cstheme="minorBidi"/>
          <w:iCs w:val="0"/>
          <w:smallCaps w:val="0"/>
          <w:noProof/>
          <w:sz w:val="22"/>
          <w:szCs w:val="22"/>
          <w:lang w:eastAsia="nb-NO"/>
        </w:rPr>
        <w:tab/>
      </w:r>
      <w:r>
        <w:rPr>
          <w:noProof/>
          <w:lang w:eastAsia="nb-NO"/>
        </w:rPr>
        <w:t>Grunnlaget for evalueringen</w:t>
      </w:r>
      <w:r>
        <w:rPr>
          <w:noProof/>
        </w:rPr>
        <w:tab/>
      </w:r>
      <w:r>
        <w:rPr>
          <w:noProof/>
        </w:rPr>
        <w:fldChar w:fldCharType="begin"/>
      </w:r>
      <w:r>
        <w:rPr>
          <w:noProof/>
        </w:rPr>
        <w:instrText xml:space="preserve"> PAGEREF _Toc13821488 \h </w:instrText>
      </w:r>
      <w:r>
        <w:rPr>
          <w:noProof/>
        </w:rPr>
      </w:r>
      <w:r>
        <w:rPr>
          <w:noProof/>
        </w:rPr>
        <w:fldChar w:fldCharType="separate"/>
      </w:r>
      <w:r>
        <w:rPr>
          <w:noProof/>
        </w:rPr>
        <w:t>10</w:t>
      </w:r>
      <w:r>
        <w:rPr>
          <w:noProof/>
        </w:rPr>
        <w:fldChar w:fldCharType="end"/>
      </w:r>
    </w:p>
    <w:p w14:paraId="5BB1A4B4" w14:textId="77777777" w:rsidR="00314AA5" w:rsidRDefault="00314AA5">
      <w:pPr>
        <w:pStyle w:val="INNH1"/>
        <w:rPr>
          <w:rFonts w:eastAsiaTheme="minorEastAsia" w:cstheme="minorBidi"/>
          <w:b w:val="0"/>
          <w:bCs w:val="0"/>
          <w:caps w:val="0"/>
          <w:noProof/>
          <w:sz w:val="22"/>
          <w:szCs w:val="22"/>
          <w:lang w:eastAsia="nb-NO"/>
        </w:rPr>
      </w:pPr>
      <w:r>
        <w:rPr>
          <w:noProof/>
          <w:lang w:eastAsia="nb-NO"/>
        </w:rPr>
        <w:t>6.</w:t>
      </w:r>
      <w:r>
        <w:rPr>
          <w:rFonts w:eastAsiaTheme="minorEastAsia" w:cstheme="minorBidi"/>
          <w:b w:val="0"/>
          <w:bCs w:val="0"/>
          <w:caps w:val="0"/>
          <w:noProof/>
          <w:sz w:val="22"/>
          <w:szCs w:val="22"/>
          <w:lang w:eastAsia="nb-NO"/>
        </w:rPr>
        <w:tab/>
      </w:r>
      <w:r>
        <w:rPr>
          <w:noProof/>
          <w:lang w:eastAsia="nb-NO"/>
        </w:rPr>
        <w:t>Innlevering og utforming av tilbud</w:t>
      </w:r>
      <w:r>
        <w:rPr>
          <w:noProof/>
        </w:rPr>
        <w:tab/>
      </w:r>
      <w:r>
        <w:rPr>
          <w:noProof/>
        </w:rPr>
        <w:fldChar w:fldCharType="begin"/>
      </w:r>
      <w:r>
        <w:rPr>
          <w:noProof/>
        </w:rPr>
        <w:instrText xml:space="preserve"> PAGEREF _Toc13821489 \h </w:instrText>
      </w:r>
      <w:r>
        <w:rPr>
          <w:noProof/>
        </w:rPr>
      </w:r>
      <w:r>
        <w:rPr>
          <w:noProof/>
        </w:rPr>
        <w:fldChar w:fldCharType="separate"/>
      </w:r>
      <w:r>
        <w:rPr>
          <w:noProof/>
        </w:rPr>
        <w:t>11</w:t>
      </w:r>
      <w:r>
        <w:rPr>
          <w:noProof/>
        </w:rPr>
        <w:fldChar w:fldCharType="end"/>
      </w:r>
    </w:p>
    <w:p w14:paraId="490881FB"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lang w:eastAsia="nb-NO"/>
        </w:rPr>
        <w:t>6.1</w:t>
      </w:r>
      <w:r>
        <w:rPr>
          <w:rFonts w:eastAsiaTheme="minorEastAsia" w:cstheme="minorBidi"/>
          <w:smallCaps w:val="0"/>
          <w:noProof/>
          <w:sz w:val="22"/>
          <w:szCs w:val="22"/>
          <w:lang w:eastAsia="nb-NO"/>
        </w:rPr>
        <w:tab/>
      </w:r>
      <w:r>
        <w:rPr>
          <w:noProof/>
          <w:lang w:eastAsia="nb-NO"/>
        </w:rPr>
        <w:t>Innlevering av tilbud</w:t>
      </w:r>
      <w:r>
        <w:rPr>
          <w:noProof/>
        </w:rPr>
        <w:tab/>
      </w:r>
      <w:r>
        <w:rPr>
          <w:noProof/>
        </w:rPr>
        <w:fldChar w:fldCharType="begin"/>
      </w:r>
      <w:r>
        <w:rPr>
          <w:noProof/>
        </w:rPr>
        <w:instrText xml:space="preserve"> PAGEREF _Toc13821490 \h </w:instrText>
      </w:r>
      <w:r>
        <w:rPr>
          <w:noProof/>
        </w:rPr>
      </w:r>
      <w:r>
        <w:rPr>
          <w:noProof/>
        </w:rPr>
        <w:fldChar w:fldCharType="separate"/>
      </w:r>
      <w:r>
        <w:rPr>
          <w:noProof/>
        </w:rPr>
        <w:t>11</w:t>
      </w:r>
      <w:r>
        <w:rPr>
          <w:noProof/>
        </w:rPr>
        <w:fldChar w:fldCharType="end"/>
      </w:r>
    </w:p>
    <w:p w14:paraId="666F45EF"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6.2</w:t>
      </w:r>
      <w:r>
        <w:rPr>
          <w:rFonts w:eastAsiaTheme="minorEastAsia" w:cstheme="minorBidi"/>
          <w:smallCaps w:val="0"/>
          <w:noProof/>
          <w:sz w:val="22"/>
          <w:szCs w:val="22"/>
          <w:lang w:eastAsia="nb-NO"/>
        </w:rPr>
        <w:tab/>
      </w:r>
      <w:r>
        <w:rPr>
          <w:noProof/>
        </w:rPr>
        <w:t>Tilbudsstruktur</w:t>
      </w:r>
      <w:r>
        <w:rPr>
          <w:noProof/>
        </w:rPr>
        <w:tab/>
      </w:r>
      <w:r>
        <w:rPr>
          <w:noProof/>
        </w:rPr>
        <w:fldChar w:fldCharType="begin"/>
      </w:r>
      <w:r>
        <w:rPr>
          <w:noProof/>
        </w:rPr>
        <w:instrText xml:space="preserve"> PAGEREF _Toc13821491 \h </w:instrText>
      </w:r>
      <w:r>
        <w:rPr>
          <w:noProof/>
        </w:rPr>
      </w:r>
      <w:r>
        <w:rPr>
          <w:noProof/>
        </w:rPr>
        <w:fldChar w:fldCharType="separate"/>
      </w:r>
      <w:r>
        <w:rPr>
          <w:noProof/>
        </w:rPr>
        <w:t>11</w:t>
      </w:r>
      <w:r>
        <w:rPr>
          <w:noProof/>
        </w:rPr>
        <w:fldChar w:fldCharType="end"/>
      </w:r>
    </w:p>
    <w:p w14:paraId="55DAD42A"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6.3</w:t>
      </w:r>
      <w:r>
        <w:rPr>
          <w:rFonts w:eastAsiaTheme="minorEastAsia" w:cstheme="minorBidi"/>
          <w:smallCaps w:val="0"/>
          <w:noProof/>
          <w:sz w:val="22"/>
          <w:szCs w:val="22"/>
          <w:lang w:eastAsia="nb-NO"/>
        </w:rPr>
        <w:tab/>
      </w:r>
      <w:r>
        <w:rPr>
          <w:noProof/>
        </w:rPr>
        <w:t>Veiledning til leverandørene</w:t>
      </w:r>
      <w:r>
        <w:rPr>
          <w:noProof/>
        </w:rPr>
        <w:tab/>
      </w:r>
      <w:r>
        <w:rPr>
          <w:noProof/>
        </w:rPr>
        <w:fldChar w:fldCharType="begin"/>
      </w:r>
      <w:r>
        <w:rPr>
          <w:noProof/>
        </w:rPr>
        <w:instrText xml:space="preserve"> PAGEREF _Toc13821492 \h </w:instrText>
      </w:r>
      <w:r>
        <w:rPr>
          <w:noProof/>
        </w:rPr>
      </w:r>
      <w:r>
        <w:rPr>
          <w:noProof/>
        </w:rPr>
        <w:fldChar w:fldCharType="separate"/>
      </w:r>
      <w:r>
        <w:rPr>
          <w:noProof/>
        </w:rPr>
        <w:t>11</w:t>
      </w:r>
      <w:r>
        <w:rPr>
          <w:noProof/>
        </w:rPr>
        <w:fldChar w:fldCharType="end"/>
      </w:r>
    </w:p>
    <w:p w14:paraId="470A3024"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6.4</w:t>
      </w:r>
      <w:r>
        <w:rPr>
          <w:rFonts w:eastAsiaTheme="minorEastAsia" w:cstheme="minorBidi"/>
          <w:smallCaps w:val="0"/>
          <w:noProof/>
          <w:sz w:val="22"/>
          <w:szCs w:val="22"/>
          <w:lang w:eastAsia="nb-NO"/>
        </w:rPr>
        <w:tab/>
      </w:r>
      <w:r>
        <w:rPr>
          <w:noProof/>
        </w:rPr>
        <w:t>Tilbud på hele eller deler av leveransen</w:t>
      </w:r>
      <w:r>
        <w:rPr>
          <w:noProof/>
        </w:rPr>
        <w:tab/>
      </w:r>
      <w:r>
        <w:rPr>
          <w:noProof/>
        </w:rPr>
        <w:fldChar w:fldCharType="begin"/>
      </w:r>
      <w:r>
        <w:rPr>
          <w:noProof/>
        </w:rPr>
        <w:instrText xml:space="preserve"> PAGEREF _Toc13821493 \h </w:instrText>
      </w:r>
      <w:r>
        <w:rPr>
          <w:noProof/>
        </w:rPr>
      </w:r>
      <w:r>
        <w:rPr>
          <w:noProof/>
        </w:rPr>
        <w:fldChar w:fldCharType="separate"/>
      </w:r>
      <w:r>
        <w:rPr>
          <w:noProof/>
        </w:rPr>
        <w:t>11</w:t>
      </w:r>
      <w:r>
        <w:rPr>
          <w:noProof/>
        </w:rPr>
        <w:fldChar w:fldCharType="end"/>
      </w:r>
    </w:p>
    <w:p w14:paraId="6CE5A998"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6.5</w:t>
      </w:r>
      <w:r>
        <w:rPr>
          <w:rFonts w:eastAsiaTheme="minorEastAsia" w:cstheme="minorBidi"/>
          <w:smallCaps w:val="0"/>
          <w:noProof/>
          <w:sz w:val="22"/>
          <w:szCs w:val="22"/>
          <w:lang w:eastAsia="nb-NO"/>
        </w:rPr>
        <w:tab/>
      </w:r>
      <w:r>
        <w:rPr>
          <w:noProof/>
        </w:rPr>
        <w:t>Alternative tilbud</w:t>
      </w:r>
      <w:r>
        <w:rPr>
          <w:noProof/>
        </w:rPr>
        <w:tab/>
      </w:r>
      <w:r>
        <w:rPr>
          <w:noProof/>
        </w:rPr>
        <w:fldChar w:fldCharType="begin"/>
      </w:r>
      <w:r>
        <w:rPr>
          <w:noProof/>
        </w:rPr>
        <w:instrText xml:space="preserve"> PAGEREF _Toc13821494 \h </w:instrText>
      </w:r>
      <w:r>
        <w:rPr>
          <w:noProof/>
        </w:rPr>
      </w:r>
      <w:r>
        <w:rPr>
          <w:noProof/>
        </w:rPr>
        <w:fldChar w:fldCharType="separate"/>
      </w:r>
      <w:r>
        <w:rPr>
          <w:noProof/>
        </w:rPr>
        <w:t>11</w:t>
      </w:r>
      <w:r>
        <w:rPr>
          <w:noProof/>
        </w:rPr>
        <w:fldChar w:fldCharType="end"/>
      </w:r>
    </w:p>
    <w:p w14:paraId="41A8283A" w14:textId="77777777" w:rsidR="00314AA5" w:rsidRDefault="00314AA5">
      <w:pPr>
        <w:pStyle w:val="INNH1"/>
        <w:rPr>
          <w:rFonts w:eastAsiaTheme="minorEastAsia" w:cstheme="minorBidi"/>
          <w:b w:val="0"/>
          <w:bCs w:val="0"/>
          <w:caps w:val="0"/>
          <w:noProof/>
          <w:sz w:val="22"/>
          <w:szCs w:val="22"/>
          <w:lang w:eastAsia="nb-NO"/>
        </w:rPr>
      </w:pPr>
      <w:r>
        <w:rPr>
          <w:noProof/>
        </w:rPr>
        <w:t>7.</w:t>
      </w:r>
      <w:r>
        <w:rPr>
          <w:rFonts w:eastAsiaTheme="minorEastAsia" w:cstheme="minorBidi"/>
          <w:b w:val="0"/>
          <w:bCs w:val="0"/>
          <w:caps w:val="0"/>
          <w:noProof/>
          <w:sz w:val="22"/>
          <w:szCs w:val="22"/>
          <w:lang w:eastAsia="nb-NO"/>
        </w:rPr>
        <w:tab/>
      </w:r>
      <w:r>
        <w:rPr>
          <w:noProof/>
        </w:rPr>
        <w:t>Avslutning av konkurransen</w:t>
      </w:r>
      <w:r>
        <w:rPr>
          <w:noProof/>
        </w:rPr>
        <w:tab/>
      </w:r>
      <w:r>
        <w:rPr>
          <w:noProof/>
        </w:rPr>
        <w:fldChar w:fldCharType="begin"/>
      </w:r>
      <w:r>
        <w:rPr>
          <w:noProof/>
        </w:rPr>
        <w:instrText xml:space="preserve"> PAGEREF _Toc13821495 \h </w:instrText>
      </w:r>
      <w:r>
        <w:rPr>
          <w:noProof/>
        </w:rPr>
      </w:r>
      <w:r>
        <w:rPr>
          <w:noProof/>
        </w:rPr>
        <w:fldChar w:fldCharType="separate"/>
      </w:r>
      <w:r>
        <w:rPr>
          <w:noProof/>
        </w:rPr>
        <w:t>12</w:t>
      </w:r>
      <w:r>
        <w:rPr>
          <w:noProof/>
        </w:rPr>
        <w:fldChar w:fldCharType="end"/>
      </w:r>
    </w:p>
    <w:p w14:paraId="6B1C0439"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7.1</w:t>
      </w:r>
      <w:r>
        <w:rPr>
          <w:rFonts w:eastAsiaTheme="minorEastAsia" w:cstheme="minorBidi"/>
          <w:smallCaps w:val="0"/>
          <w:noProof/>
          <w:sz w:val="22"/>
          <w:szCs w:val="22"/>
          <w:lang w:eastAsia="nb-NO"/>
        </w:rPr>
        <w:tab/>
      </w:r>
      <w:r>
        <w:rPr>
          <w:noProof/>
        </w:rPr>
        <w:t>Meddelelse og karensperiode</w:t>
      </w:r>
      <w:r>
        <w:rPr>
          <w:noProof/>
        </w:rPr>
        <w:tab/>
      </w:r>
      <w:r>
        <w:rPr>
          <w:noProof/>
        </w:rPr>
        <w:fldChar w:fldCharType="begin"/>
      </w:r>
      <w:r>
        <w:rPr>
          <w:noProof/>
        </w:rPr>
        <w:instrText xml:space="preserve"> PAGEREF _Toc13821496 \h </w:instrText>
      </w:r>
      <w:r>
        <w:rPr>
          <w:noProof/>
        </w:rPr>
      </w:r>
      <w:r>
        <w:rPr>
          <w:noProof/>
        </w:rPr>
        <w:fldChar w:fldCharType="separate"/>
      </w:r>
      <w:r>
        <w:rPr>
          <w:noProof/>
        </w:rPr>
        <w:t>12</w:t>
      </w:r>
      <w:r>
        <w:rPr>
          <w:noProof/>
        </w:rPr>
        <w:fldChar w:fldCharType="end"/>
      </w:r>
    </w:p>
    <w:p w14:paraId="2CDADFAA" w14:textId="77777777" w:rsidR="00314AA5" w:rsidRDefault="00314AA5">
      <w:pPr>
        <w:pStyle w:val="INNH2"/>
        <w:tabs>
          <w:tab w:val="left" w:pos="660"/>
          <w:tab w:val="right" w:leader="dot" w:pos="9630"/>
        </w:tabs>
        <w:rPr>
          <w:rFonts w:eastAsiaTheme="minorEastAsia" w:cstheme="minorBidi"/>
          <w:smallCaps w:val="0"/>
          <w:noProof/>
          <w:sz w:val="22"/>
          <w:szCs w:val="22"/>
          <w:lang w:eastAsia="nb-NO"/>
        </w:rPr>
      </w:pPr>
      <w:r>
        <w:rPr>
          <w:noProof/>
        </w:rPr>
        <w:t>7.2</w:t>
      </w:r>
      <w:r>
        <w:rPr>
          <w:rFonts w:eastAsiaTheme="minorEastAsia" w:cstheme="minorBidi"/>
          <w:smallCaps w:val="0"/>
          <w:noProof/>
          <w:sz w:val="22"/>
          <w:szCs w:val="22"/>
          <w:lang w:eastAsia="nb-NO"/>
        </w:rPr>
        <w:tab/>
      </w:r>
      <w:r>
        <w:rPr>
          <w:noProof/>
        </w:rPr>
        <w:t>Avlysning av konkurransen</w:t>
      </w:r>
      <w:r>
        <w:rPr>
          <w:noProof/>
        </w:rPr>
        <w:tab/>
      </w:r>
      <w:r>
        <w:rPr>
          <w:noProof/>
        </w:rPr>
        <w:fldChar w:fldCharType="begin"/>
      </w:r>
      <w:r>
        <w:rPr>
          <w:noProof/>
        </w:rPr>
        <w:instrText xml:space="preserve"> PAGEREF _Toc13821497 \h </w:instrText>
      </w:r>
      <w:r>
        <w:rPr>
          <w:noProof/>
        </w:rPr>
      </w:r>
      <w:r>
        <w:rPr>
          <w:noProof/>
        </w:rPr>
        <w:fldChar w:fldCharType="separate"/>
      </w:r>
      <w:r>
        <w:rPr>
          <w:noProof/>
        </w:rPr>
        <w:t>12</w:t>
      </w:r>
      <w:r>
        <w:rPr>
          <w:noProof/>
        </w:rPr>
        <w:fldChar w:fldCharType="end"/>
      </w:r>
    </w:p>
    <w:p w14:paraId="47D81ADA" w14:textId="54462852" w:rsidR="00E10F64" w:rsidRPr="00340514" w:rsidRDefault="00E10F64" w:rsidP="00E10F64">
      <w:pPr>
        <w:pStyle w:val="Brdtekst"/>
        <w:rPr>
          <w:sz w:val="28"/>
          <w:szCs w:val="28"/>
        </w:rPr>
      </w:pPr>
      <w:r>
        <w:fldChar w:fldCharType="end"/>
      </w:r>
    </w:p>
    <w:p w14:paraId="540247B6" w14:textId="77777777" w:rsidR="00E10F64" w:rsidRPr="00340514" w:rsidRDefault="00E10F64" w:rsidP="00FC2207"/>
    <w:p w14:paraId="2A98E370" w14:textId="4E7B1049" w:rsidR="00FC2207" w:rsidRPr="00064ABF" w:rsidRDefault="00FC2207" w:rsidP="004D79FB">
      <w:pPr>
        <w:pStyle w:val="Overskrift1"/>
      </w:pPr>
      <w:bookmarkStart w:id="0" w:name="_Toc441227320"/>
      <w:bookmarkStart w:id="1" w:name="_Toc482711851"/>
      <w:bookmarkStart w:id="2" w:name="_Toc511646617"/>
      <w:bookmarkStart w:id="3" w:name="_Toc13821452"/>
      <w:r w:rsidRPr="00111606">
        <w:lastRenderedPageBreak/>
        <w:t>Innledning</w:t>
      </w:r>
      <w:bookmarkStart w:id="4" w:name="_Toc441227321"/>
      <w:bookmarkEnd w:id="0"/>
      <w:bookmarkEnd w:id="1"/>
      <w:bookmarkEnd w:id="2"/>
      <w:bookmarkEnd w:id="3"/>
    </w:p>
    <w:p w14:paraId="465A16D4" w14:textId="418E8FFB" w:rsidR="00FC2207" w:rsidRPr="00064ABF" w:rsidRDefault="00FC2207" w:rsidP="004D79FB">
      <w:pPr>
        <w:pStyle w:val="Overskrift2"/>
      </w:pPr>
      <w:bookmarkStart w:id="5" w:name="_Toc482711852"/>
      <w:bookmarkStart w:id="6" w:name="_Toc511646618"/>
      <w:bookmarkStart w:id="7" w:name="_Toc13821453"/>
      <w:bookmarkEnd w:id="4"/>
      <w:r w:rsidRPr="00111606">
        <w:t>Oppdragsgiver</w:t>
      </w:r>
      <w:bookmarkEnd w:id="5"/>
      <w:bookmarkEnd w:id="6"/>
      <w:bookmarkEnd w:id="7"/>
    </w:p>
    <w:p w14:paraId="705CD471" w14:textId="77777777" w:rsidR="0046136F" w:rsidRDefault="0046136F" w:rsidP="004D79FB">
      <w:bookmarkStart w:id="8" w:name="_Toc482711853"/>
      <w:bookmarkStart w:id="9" w:name="_Toc511646619"/>
    </w:p>
    <w:p w14:paraId="01615321" w14:textId="77777777" w:rsidR="00483A0F" w:rsidRDefault="00483A0F" w:rsidP="004D79FB">
      <w:r>
        <w:t xml:space="preserve">Forsvarets sentrale oppgaver er ivaretakelse av norsk suverenitet, rettighetsutøvelse og sikre norsk handlefrihet mot militære og sivile trusler. Som del av NATO skal Norge ved Forsvaret beskytte Norge og våre allierte mot alvorlige trusler og angrep. Forsvarets organisasjon består av 14 driftsenheter med ulike arbeidsoppgaver. Mer informasjon om Forsvaret er tilgjengelig på </w:t>
      </w:r>
      <w:hyperlink r:id="rId12" w:history="1">
        <w:r>
          <w:rPr>
            <w:rStyle w:val="Hyperkobling"/>
            <w:i/>
            <w:iCs/>
          </w:rPr>
          <w:t>www.forsvaret.no</w:t>
        </w:r>
      </w:hyperlink>
      <w:r>
        <w:t xml:space="preserve">. </w:t>
      </w:r>
    </w:p>
    <w:p w14:paraId="0DBECAD2" w14:textId="77777777" w:rsidR="00483A0F" w:rsidRDefault="00483A0F" w:rsidP="004D79FB"/>
    <w:p w14:paraId="6B7785BF" w14:textId="77777777" w:rsidR="00483A0F" w:rsidRDefault="00483A0F" w:rsidP="004D79FB">
      <w:r>
        <w:t>Denne anskaffelsen gjennomføres av Forsvaret ved driftsenhet Forsvarets logistikkorganisasjon, ved avdeling Strategiske anskaffelser, heretter benevnt FLO eller «Oppdragsgiver».</w:t>
      </w:r>
    </w:p>
    <w:p w14:paraId="6352E336" w14:textId="77777777" w:rsidR="00483A0F" w:rsidRDefault="00483A0F" w:rsidP="004D79FB">
      <w:pPr>
        <w:rPr>
          <w:i/>
          <w:iCs/>
        </w:rPr>
      </w:pPr>
    </w:p>
    <w:p w14:paraId="7DE38992" w14:textId="77777777" w:rsidR="00483A0F" w:rsidRDefault="00483A0F" w:rsidP="004D79FB">
      <w:r>
        <w:t xml:space="preserve">Med 2000 ansatte er FLO en av de største driftsenhetene i Forsvaret og har et bredt spekter av kompetanse. I tillegg til å levere logistikktjenester og tilpassede </w:t>
      </w:r>
      <w:proofErr w:type="spellStart"/>
      <w:r>
        <w:t>logistikkonsepter</w:t>
      </w:r>
      <w:proofErr w:type="spellEnd"/>
      <w:r>
        <w:t xml:space="preserve"> til Forsvaret sikrer FLO hele Forsvaret driftsmateriell gjennom inngåelse og forvaltning av kontrakter og rammeavtaler med norske og utenlandske leverandører. Med ansvaret for driftsanskaffelser og strategiske avtaler forvalter FLO ca. 13,7 milliarder kroner for hele Forsvaret årlig.</w:t>
      </w:r>
    </w:p>
    <w:p w14:paraId="47953C68" w14:textId="77777777" w:rsidR="00FC2207" w:rsidRPr="00064ABF" w:rsidRDefault="00FC2207" w:rsidP="004D79FB">
      <w:pPr>
        <w:pStyle w:val="Overskrift2"/>
      </w:pPr>
      <w:bookmarkStart w:id="10" w:name="_Toc13821454"/>
      <w:r w:rsidRPr="00064ABF">
        <w:t>Bruker</w:t>
      </w:r>
      <w:bookmarkEnd w:id="8"/>
      <w:bookmarkEnd w:id="9"/>
      <w:bookmarkEnd w:id="10"/>
    </w:p>
    <w:p w14:paraId="4106E908" w14:textId="2D981347" w:rsidR="00B732A9" w:rsidRDefault="00FC2207" w:rsidP="00B732A9">
      <w:r w:rsidRPr="00064ABF">
        <w:t xml:space="preserve">Oppdragsgiver skal inngå denne avtalen på vegne av </w:t>
      </w:r>
      <w:r w:rsidR="00B732A9">
        <w:t>Forsvaret</w:t>
      </w:r>
      <w:r w:rsidR="00450212">
        <w:t xml:space="preserve"> og Forsvarsmateriell</w:t>
      </w:r>
      <w:r w:rsidR="00B732A9">
        <w:t>.</w:t>
      </w:r>
    </w:p>
    <w:p w14:paraId="15365C3D" w14:textId="1F952AC1" w:rsidR="00C54249" w:rsidRDefault="00C54249" w:rsidP="00C54249">
      <w:pPr>
        <w:pStyle w:val="Overskrift3"/>
      </w:pPr>
      <w:bookmarkStart w:id="11" w:name="_Toc13821455"/>
      <w:r>
        <w:t>Brukere av rammeavtalen</w:t>
      </w:r>
      <w:bookmarkEnd w:id="11"/>
    </w:p>
    <w:p w14:paraId="2BB866C7" w14:textId="3E285EB7" w:rsidR="00C54249" w:rsidRPr="00C54249" w:rsidRDefault="00772B17" w:rsidP="00C54249">
      <w:r w:rsidRPr="00450212">
        <w:t>Avtalen vil i hovedsak bli brukt av Sjøforsvaret, men a</w:t>
      </w:r>
      <w:r w:rsidR="00E10F64" w:rsidRPr="00450212">
        <w:t>lle avdelinger i Forsvaret</w:t>
      </w:r>
      <w:r w:rsidR="00C54249" w:rsidRPr="00450212">
        <w:t xml:space="preserve"> og Forsvarsmateriell (FMA) kan gjøre bruk av avtalen.</w:t>
      </w:r>
    </w:p>
    <w:p w14:paraId="13371601" w14:textId="73301A7D" w:rsidR="00FC2207" w:rsidRPr="00064ABF" w:rsidRDefault="00324C6C" w:rsidP="00FC2207">
      <w:pPr>
        <w:pStyle w:val="Overskrift2"/>
      </w:pPr>
      <w:bookmarkStart w:id="12" w:name="_Toc13821456"/>
      <w:r>
        <w:t>Om anskaffelsen</w:t>
      </w:r>
      <w:bookmarkEnd w:id="12"/>
    </w:p>
    <w:p w14:paraId="14F8811A" w14:textId="639C1DA7" w:rsidR="00324C6C" w:rsidRPr="00014F8E" w:rsidRDefault="00483A0F" w:rsidP="00324C6C">
      <w:r w:rsidRPr="00450212">
        <w:rPr>
          <w:rFonts w:cstheme="minorBidi"/>
        </w:rPr>
        <w:t>Anskaffelsen</w:t>
      </w:r>
      <w:r w:rsidR="00C54249" w:rsidRPr="00450212">
        <w:rPr>
          <w:rFonts w:cstheme="minorBidi"/>
        </w:rPr>
        <w:t xml:space="preserve"> skal</w:t>
      </w:r>
      <w:r w:rsidR="00C54249" w:rsidRPr="00483060">
        <w:rPr>
          <w:rFonts w:ascii="Myriad Pro" w:hAnsi="Myriad Pro"/>
        </w:rPr>
        <w:t xml:space="preserve"> </w:t>
      </w:r>
      <w:r w:rsidR="00B732A9">
        <w:t>s</w:t>
      </w:r>
      <w:r w:rsidR="00B732A9" w:rsidRPr="00791DAB">
        <w:t xml:space="preserve">ikre </w:t>
      </w:r>
      <w:r w:rsidR="003F3F9E">
        <w:t xml:space="preserve">at </w:t>
      </w:r>
      <w:r w:rsidR="00B732A9">
        <w:t xml:space="preserve">Forsvarets personell som </w:t>
      </w:r>
      <w:r w:rsidR="003F3F9E">
        <w:t>tjenestegjør</w:t>
      </w:r>
      <w:r w:rsidR="00B732A9">
        <w:t xml:space="preserve"> på Forsvarets fartøy</w:t>
      </w:r>
      <w:r w:rsidR="00B732A9" w:rsidRPr="00B732A9">
        <w:t xml:space="preserve"> </w:t>
      </w:r>
      <w:r w:rsidR="00B732A9" w:rsidRPr="00AB3F37">
        <w:t>tilfredsstiller sivile krav i henhold til STCW konvensjon</w:t>
      </w:r>
      <w:r w:rsidR="00B732A9" w:rsidRPr="00014F8E">
        <w:t>.</w:t>
      </w:r>
      <w:r w:rsidRPr="00014F8E">
        <w:t xml:space="preserve"> </w:t>
      </w:r>
      <w:r w:rsidR="00324C6C" w:rsidRPr="00014F8E">
        <w:t>De ulike kurs skal være i hen</w:t>
      </w:r>
      <w:r w:rsidR="007D05E8" w:rsidRPr="00014F8E">
        <w:t>h</w:t>
      </w:r>
      <w:r w:rsidR="00324C6C" w:rsidRPr="00014F8E">
        <w:t>old til Del 2 - Vedlegg A</w:t>
      </w:r>
      <w:r w:rsidR="00450212">
        <w:t>1</w:t>
      </w:r>
      <w:r w:rsidR="00324C6C" w:rsidRPr="00014F8E">
        <w:t xml:space="preserve">- Kravspesifikasjon i Bergensområdet og Vedlegg </w:t>
      </w:r>
      <w:r w:rsidR="00450212" w:rsidRPr="00014F8E">
        <w:t>A</w:t>
      </w:r>
      <w:r w:rsidR="00450212">
        <w:t>2</w:t>
      </w:r>
      <w:r w:rsidR="00450212" w:rsidRPr="00014F8E">
        <w:t xml:space="preserve"> </w:t>
      </w:r>
      <w:r w:rsidR="00324C6C" w:rsidRPr="00014F8E">
        <w:t>- Kravspesifikasjon i Stavangerområdet.</w:t>
      </w:r>
    </w:p>
    <w:p w14:paraId="1C7D7F5D" w14:textId="353D6270" w:rsidR="00324C6C" w:rsidRPr="00141D54" w:rsidRDefault="00324C6C" w:rsidP="00324C6C">
      <w:pPr>
        <w:spacing w:after="200" w:line="276" w:lineRule="auto"/>
        <w:rPr>
          <w:rFonts w:cstheme="minorBidi"/>
        </w:rPr>
      </w:pPr>
      <w:r w:rsidRPr="00141D54">
        <w:rPr>
          <w:rFonts w:cstheme="minorBidi"/>
        </w:rPr>
        <w:t>Kursporteføljen skal oppfylle nasjonale og internasjonale krav til maritime sertifikatgivende kurs i henhold til IMO, SOLAS og ISM koden og slik STCW konvensjonen gir pålegg om. STCW kurs skal være i henhold til den til enhver tid gjeldende Emneplan utgitt på Sjøfartsdirektoratets hjemmeside. Kurs</w:t>
      </w:r>
      <w:r w:rsidR="00014F8E">
        <w:rPr>
          <w:rFonts w:cstheme="minorBidi"/>
        </w:rPr>
        <w:t>leverandøren</w:t>
      </w:r>
      <w:r w:rsidRPr="00141D54">
        <w:rPr>
          <w:rFonts w:cstheme="minorBidi"/>
        </w:rPr>
        <w:t xml:space="preserve"> </w:t>
      </w:r>
      <w:r w:rsidR="00450212">
        <w:rPr>
          <w:rFonts w:cstheme="minorBidi"/>
        </w:rPr>
        <w:t>skal være godkjent</w:t>
      </w:r>
      <w:r w:rsidR="00450212" w:rsidRPr="00141D54">
        <w:rPr>
          <w:rFonts w:cstheme="minorBidi"/>
        </w:rPr>
        <w:t xml:space="preserve"> </w:t>
      </w:r>
      <w:r w:rsidRPr="00141D54">
        <w:rPr>
          <w:rFonts w:cstheme="minorBidi"/>
        </w:rPr>
        <w:t xml:space="preserve">av Sjøfartsdirektoratet, samt ha godkjenning fra Sjøfartdirektoratet på alle kurs de tilbyr. </w:t>
      </w:r>
    </w:p>
    <w:p w14:paraId="14FEAC7E" w14:textId="0EF62BE5" w:rsidR="00AB3F37" w:rsidRDefault="00AB3F37" w:rsidP="00B577C5">
      <w:r w:rsidRPr="00AB3F37">
        <w:t xml:space="preserve">Det kan gis tilbud på hele eller deler av </w:t>
      </w:r>
      <w:r w:rsidR="00450212">
        <w:t>omfanget</w:t>
      </w:r>
      <w:r w:rsidRPr="00AB3F37">
        <w:t>. Forsvaret forbeholder seg retten til å gi oppdraget til en eller flere leverandører.</w:t>
      </w:r>
    </w:p>
    <w:p w14:paraId="49D462C2" w14:textId="77777777" w:rsidR="00324C6C" w:rsidRDefault="00324C6C" w:rsidP="00B577C5"/>
    <w:p w14:paraId="0E0D5D18" w14:textId="7B1F4FC3" w:rsidR="00D96974" w:rsidRDefault="00D96974" w:rsidP="00B577C5">
      <w:r w:rsidRPr="001F2232">
        <w:t xml:space="preserve">For å sikre tilstrekkelig kapasitet, vil Oppdragsgiver inngå avtale med </w:t>
      </w:r>
      <w:r w:rsidR="00234625" w:rsidRPr="001F2232">
        <w:t xml:space="preserve">minimum </w:t>
      </w:r>
      <w:r w:rsidRPr="001F2232">
        <w:t xml:space="preserve">1 [en] til maksimalt 3 [tre] </w:t>
      </w:r>
      <w:proofErr w:type="spellStart"/>
      <w:r w:rsidR="008D0E8D" w:rsidRPr="001F2232">
        <w:t>Leverandører</w:t>
      </w:r>
      <w:r w:rsidRPr="001F2232">
        <w:t>for</w:t>
      </w:r>
      <w:proofErr w:type="spellEnd"/>
      <w:r w:rsidRPr="001F2232">
        <w:t xml:space="preserve"> hvert </w:t>
      </w:r>
      <w:r w:rsidR="00B577C5" w:rsidRPr="001F2232">
        <w:t>kurs.</w:t>
      </w:r>
      <w:r w:rsidRPr="001F2232">
        <w:t xml:space="preserve">   </w:t>
      </w:r>
      <w:r w:rsidR="008D0E8D" w:rsidRPr="001F2232">
        <w:t>Leverandøren</w:t>
      </w:r>
      <w:r w:rsidR="00014F8E" w:rsidRPr="001F2232">
        <w:t>e</w:t>
      </w:r>
      <w:r w:rsidRPr="001F2232">
        <w:t xml:space="preserve"> </w:t>
      </w:r>
      <w:proofErr w:type="gramStart"/>
      <w:r w:rsidRPr="001F2232">
        <w:t>bli</w:t>
      </w:r>
      <w:proofErr w:type="gramEnd"/>
      <w:r w:rsidRPr="001F2232">
        <w:t xml:space="preserve"> rangert i prioritert rekkefølge ut fra den enkeltes score på </w:t>
      </w:r>
      <w:r w:rsidR="00234625" w:rsidRPr="001F2232">
        <w:t xml:space="preserve">tildelingskriteriet </w:t>
      </w:r>
      <w:r w:rsidRPr="001F2232">
        <w:t xml:space="preserve">angitt i konkurransegrunnlaget, jf. </w:t>
      </w:r>
      <w:proofErr w:type="spellStart"/>
      <w:r w:rsidRPr="001F2232">
        <w:t>kap</w:t>
      </w:r>
      <w:proofErr w:type="spellEnd"/>
      <w:r w:rsidRPr="001F2232">
        <w:t xml:space="preserve">. </w:t>
      </w:r>
      <w:r w:rsidRPr="001F2232">
        <w:fldChar w:fldCharType="begin"/>
      </w:r>
      <w:r w:rsidRPr="001F2232">
        <w:instrText xml:space="preserve"> REF _Ref499191084 \r \h </w:instrText>
      </w:r>
      <w:r w:rsidR="00B577C5" w:rsidRPr="001F2232">
        <w:instrText xml:space="preserve"> \* MERGEFORMAT </w:instrText>
      </w:r>
      <w:r w:rsidRPr="001F2232">
        <w:fldChar w:fldCharType="separate"/>
      </w:r>
      <w:r w:rsidRPr="001F2232">
        <w:t>4.1</w:t>
      </w:r>
      <w:r w:rsidRPr="001F2232">
        <w:fldChar w:fldCharType="end"/>
      </w:r>
      <w:r w:rsidRPr="001F2232">
        <w:t>.</w:t>
      </w:r>
      <w:r w:rsidRPr="00BD6BD1">
        <w:t xml:space="preserve"> </w:t>
      </w:r>
      <w:r w:rsidRPr="00BD6BD1">
        <w:br/>
      </w:r>
      <w:r w:rsidRPr="00BD6BD1">
        <w:br/>
        <w:t xml:space="preserve">Når behov oppstår, kontakter Oppdragsgiveren den høyest rangerte </w:t>
      </w:r>
      <w:r w:rsidR="008D0E8D">
        <w:t>Leverandøren</w:t>
      </w:r>
      <w:r w:rsidRPr="00BD6BD1">
        <w:t xml:space="preserve"> </w:t>
      </w:r>
      <w:r w:rsidR="00532A77">
        <w:t>(A-leverandør).</w:t>
      </w:r>
      <w:r w:rsidR="00935637">
        <w:t xml:space="preserve"> </w:t>
      </w:r>
      <w:r w:rsidRPr="00BD6BD1">
        <w:t>Dersom denne ikke har mulighet til å</w:t>
      </w:r>
      <w:r w:rsidR="008D0E8D">
        <w:t xml:space="preserve"> levere ytelsen, vil Leverandør </w:t>
      </w:r>
      <w:r w:rsidR="00E17521">
        <w:t xml:space="preserve">rangert som nr. 2 </w:t>
      </w:r>
      <w:r w:rsidR="00532A77">
        <w:t xml:space="preserve">(B-leverandør) </w:t>
      </w:r>
      <w:r w:rsidRPr="00BD6BD1">
        <w:t>på rangeringslisten bli kontaktet</w:t>
      </w:r>
      <w:r w:rsidR="00014F8E">
        <w:t xml:space="preserve"> osv.</w:t>
      </w:r>
    </w:p>
    <w:p w14:paraId="012FDDF2" w14:textId="77777777" w:rsidR="0040759F" w:rsidRPr="00AB3F37" w:rsidRDefault="0040759F" w:rsidP="00B577C5"/>
    <w:p w14:paraId="2C9F18DB" w14:textId="7B43E1C6" w:rsidR="0040759F" w:rsidRDefault="00AB3F37" w:rsidP="0040759F">
      <w:r w:rsidRPr="00AB3F37">
        <w:t xml:space="preserve">Av </w:t>
      </w:r>
      <w:proofErr w:type="spellStart"/>
      <w:r w:rsidRPr="00AB3F37">
        <w:t>tjenestemessige</w:t>
      </w:r>
      <w:proofErr w:type="spellEnd"/>
      <w:r w:rsidRPr="00AB3F37">
        <w:t xml:space="preserve"> grunner må </w:t>
      </w:r>
      <w:r w:rsidR="0059582D">
        <w:t>alle kurs, bortsett fra GSO (tidl</w:t>
      </w:r>
      <w:r w:rsidR="00E17521">
        <w:t>igere</w:t>
      </w:r>
      <w:r w:rsidR="0059582D">
        <w:t xml:space="preserve"> IMO 50) </w:t>
      </w:r>
      <w:r w:rsidRPr="00AB3F37">
        <w:t>avholdes i Bergensområdet</w:t>
      </w:r>
      <w:r w:rsidR="0054623E">
        <w:t>.</w:t>
      </w:r>
    </w:p>
    <w:p w14:paraId="007C520F" w14:textId="77777777" w:rsidR="0059582D" w:rsidRDefault="0059582D" w:rsidP="0040759F"/>
    <w:p w14:paraId="01938C0C" w14:textId="1D7738E4" w:rsidR="0059582D" w:rsidRPr="008E0562" w:rsidRDefault="0059582D" w:rsidP="0059582D">
      <w:pPr>
        <w:pStyle w:val="Ingenmellomrom"/>
      </w:pPr>
      <w:r w:rsidRPr="008E0562">
        <w:t>Grunnleggende sikkerhetsopplæring (GSO) (tidl</w:t>
      </w:r>
      <w:r w:rsidR="00E17521">
        <w:t>igere</w:t>
      </w:r>
      <w:r w:rsidRPr="008E0562">
        <w:t xml:space="preserve"> IMO 50) kurs </w:t>
      </w:r>
      <w:r>
        <w:t>må av samme grunn avholdes i Stavangerområdet.</w:t>
      </w:r>
    </w:p>
    <w:p w14:paraId="64F1ACBE" w14:textId="25969EFB" w:rsidR="00FC2207" w:rsidRDefault="00FC2207" w:rsidP="00B577C5"/>
    <w:p w14:paraId="24623860" w14:textId="1B182C72" w:rsidR="0040759F" w:rsidRDefault="00CC0A72" w:rsidP="0040759F">
      <w:pPr>
        <w:pStyle w:val="Overskrift3"/>
      </w:pPr>
      <w:bookmarkStart w:id="13" w:name="_Toc13821457"/>
      <w:r>
        <w:t>Gjennomføring</w:t>
      </w:r>
      <w:r w:rsidR="0040759F">
        <w:t xml:space="preserve"> i Bergensområdet</w:t>
      </w:r>
      <w:bookmarkEnd w:id="13"/>
    </w:p>
    <w:p w14:paraId="3C28170C" w14:textId="12F35591" w:rsidR="00234625" w:rsidRDefault="00CC0A72" w:rsidP="00234625">
      <w:pPr>
        <w:pStyle w:val="Ingenmellomrom"/>
      </w:pPr>
      <w:r w:rsidRPr="009125F8">
        <w:t xml:space="preserve">Forsvaret </w:t>
      </w:r>
      <w:r>
        <w:t>vil</w:t>
      </w:r>
      <w:r w:rsidRPr="009125F8">
        <w:t xml:space="preserve"> levere og hente mannskapene selv med busser. Leverandøren skal ikke ha transportkostnader.</w:t>
      </w:r>
      <w:r w:rsidR="00AD66D8">
        <w:t xml:space="preserve"> </w:t>
      </w:r>
      <w:r w:rsidR="00234625">
        <w:t>Øvrige krav i henhold til vedlegg A1.</w:t>
      </w:r>
    </w:p>
    <w:p w14:paraId="4FD87098" w14:textId="6BB42406" w:rsidR="00CC0A72" w:rsidRDefault="00CC0A72" w:rsidP="00CC0A72">
      <w:pPr>
        <w:pStyle w:val="Overskrift3"/>
      </w:pPr>
      <w:bookmarkStart w:id="14" w:name="_Toc13821458"/>
      <w:r>
        <w:t>Gjennomføring i Stavangerområdet</w:t>
      </w:r>
      <w:bookmarkEnd w:id="14"/>
    </w:p>
    <w:p w14:paraId="68C0DC4C" w14:textId="1C2663FC" w:rsidR="007D05E8" w:rsidRDefault="007D05E8" w:rsidP="007D05E8">
      <w:r>
        <w:t>Forsvaret vil levere og hente mannskapet selv med busser.  Eventuelle kostnader utover transport med buss (eks båt) legges ved pris</w:t>
      </w:r>
      <w:r w:rsidR="0059582D">
        <w:t>s</w:t>
      </w:r>
      <w:r>
        <w:t>kjema</w:t>
      </w:r>
      <w:r w:rsidR="0059582D">
        <w:t>.</w:t>
      </w:r>
    </w:p>
    <w:p w14:paraId="5D684F68" w14:textId="77777777" w:rsidR="007D05E8" w:rsidRDefault="007D05E8" w:rsidP="007D05E8">
      <w:r>
        <w:t>Sanitetsutdanning: Samtlige rekrutter som sendes på GSO har bestått Forsvarets nivå 2 sanitet</w:t>
      </w:r>
    </w:p>
    <w:p w14:paraId="05BB3B33" w14:textId="76C757BA" w:rsidR="007D05E8" w:rsidRDefault="00E17521" w:rsidP="007D05E8">
      <w:proofErr w:type="gramStart"/>
      <w:r>
        <w:t>t</w:t>
      </w:r>
      <w:r w:rsidR="007D05E8">
        <w:t>eorieksamen som et minimum.</w:t>
      </w:r>
      <w:proofErr w:type="gramEnd"/>
      <w:r w:rsidR="007D05E8">
        <w:t xml:space="preserve"> </w:t>
      </w:r>
      <w:r w:rsidR="00014F8E">
        <w:t xml:space="preserve">Forsvaret </w:t>
      </w:r>
      <w:proofErr w:type="spellStart"/>
      <w:r w:rsidR="00014F8E">
        <w:t>kvalitets</w:t>
      </w:r>
      <w:r w:rsidR="007D05E8">
        <w:t>sikrer</w:t>
      </w:r>
      <w:proofErr w:type="spellEnd"/>
      <w:r w:rsidR="007D05E8">
        <w:t xml:space="preserve"> at ALLE har bestått eksamenene. De som ikke består blir frabeordret kurset før kursstart.</w:t>
      </w:r>
      <w:r w:rsidR="007D05E8" w:rsidRPr="007D05E8">
        <w:t xml:space="preserve"> </w:t>
      </w:r>
      <w:r w:rsidR="007D05E8">
        <w:t xml:space="preserve">Øvrige krav i henhold til vedlegg </w:t>
      </w:r>
      <w:r w:rsidR="00234625">
        <w:t>A2</w:t>
      </w:r>
      <w:r w:rsidR="00014F8E">
        <w:t>.</w:t>
      </w:r>
    </w:p>
    <w:p w14:paraId="267CD755" w14:textId="1AC4DD25" w:rsidR="00FC2207" w:rsidRDefault="00FC2207" w:rsidP="00FC2207">
      <w:pPr>
        <w:pStyle w:val="Overskrift2"/>
      </w:pPr>
      <w:bookmarkStart w:id="15" w:name="_Toc482711856"/>
      <w:bookmarkStart w:id="16" w:name="_Toc511646621"/>
      <w:bookmarkStart w:id="17" w:name="_Toc13821459"/>
      <w:bookmarkStart w:id="18" w:name="_Toc482711855"/>
      <w:r w:rsidRPr="00064ABF">
        <w:t>Anskaffelsens omfang</w:t>
      </w:r>
      <w:bookmarkEnd w:id="15"/>
      <w:bookmarkEnd w:id="16"/>
      <w:bookmarkEnd w:id="17"/>
      <w:r w:rsidRPr="00064ABF">
        <w:t xml:space="preserve"> </w:t>
      </w:r>
    </w:p>
    <w:p w14:paraId="7CEC1639" w14:textId="587D7F1E" w:rsidR="007D05E8" w:rsidRPr="00141D54" w:rsidRDefault="007D05E8" w:rsidP="007D05E8">
      <w:r w:rsidRPr="00141D54">
        <w:t xml:space="preserve">Estimert total kontraktsverdi er anslagsvis på mellom </w:t>
      </w:r>
      <w:r>
        <w:t>2-4</w:t>
      </w:r>
      <w:r w:rsidRPr="00141D54">
        <w:t xml:space="preserve"> MNOK </w:t>
      </w:r>
      <w:r>
        <w:t xml:space="preserve">pr år eks MVA. </w:t>
      </w:r>
      <w:r w:rsidRPr="00141D54">
        <w:t xml:space="preserve">Estimatet er gjort på bakgrunn av historiske tall og forventet fremtidig bruk etter Oppdragsgivers beste skjønn. </w:t>
      </w:r>
    </w:p>
    <w:p w14:paraId="081D7595" w14:textId="77777777" w:rsidR="007D05E8" w:rsidRDefault="007D05E8" w:rsidP="007D05E8"/>
    <w:p w14:paraId="6D3485C1" w14:textId="77777777" w:rsidR="007D05E8" w:rsidRPr="00863828" w:rsidRDefault="007D05E8" w:rsidP="007D05E8">
      <w:pPr>
        <w:pStyle w:val="Ingenmellomrom"/>
      </w:pPr>
      <w:r>
        <w:t>Estimatet er ikke ment som noen øvre eller nedre grense for hva som kan tas ut over rammeavtalen, og innebærer ikke noen forpliktelser til uttak eller kjøp. Det konkrete uttak er avhengig av brukernes skiftende behov i rammeavtaleperioden. Disse vil særlig kunne variere avhengig av gjennomførte øvelser, innrykk mv. i avtaleperioden.</w:t>
      </w:r>
    </w:p>
    <w:p w14:paraId="1CB7665E" w14:textId="77777777" w:rsidR="007D05E8" w:rsidRPr="007D05E8" w:rsidRDefault="007D05E8" w:rsidP="007D05E8"/>
    <w:p w14:paraId="13F03656" w14:textId="6182882D" w:rsidR="00E23837" w:rsidRPr="00141D54" w:rsidRDefault="00E23837" w:rsidP="00E23837">
      <w:r>
        <w:t xml:space="preserve">Omfang er beskrevet i del II </w:t>
      </w:r>
      <w:r w:rsidR="005B3231">
        <w:t>–</w:t>
      </w:r>
      <w:r>
        <w:t xml:space="preserve"> Prisskjema</w:t>
      </w:r>
      <w:r w:rsidR="005B3231">
        <w:t xml:space="preserve">- vedlegg D </w:t>
      </w:r>
    </w:p>
    <w:p w14:paraId="0F86341D" w14:textId="2A89FBB4" w:rsidR="00554C2B" w:rsidRDefault="00554C2B" w:rsidP="00554C2B">
      <w:r>
        <w:t>Forsvaret har behov for følgende kurs:</w:t>
      </w:r>
    </w:p>
    <w:p w14:paraId="13A6000D" w14:textId="655A42F7" w:rsidR="005B5877" w:rsidRDefault="007D05E8" w:rsidP="00993267">
      <w:pPr>
        <w:pStyle w:val="Overskrift3"/>
      </w:pPr>
      <w:bookmarkStart w:id="19" w:name="_Toc13821460"/>
      <w:r>
        <w:t>I Bergensområdet</w:t>
      </w:r>
      <w:bookmarkEnd w:id="19"/>
    </w:p>
    <w:p w14:paraId="680E3B0A" w14:textId="54B04B8C" w:rsidR="00863828" w:rsidRPr="001C6313" w:rsidRDefault="00863828" w:rsidP="001C6313">
      <w:pPr>
        <w:pStyle w:val="Listeavsnitt"/>
        <w:numPr>
          <w:ilvl w:val="0"/>
          <w:numId w:val="40"/>
        </w:numPr>
        <w:spacing w:line="276" w:lineRule="auto"/>
        <w:rPr>
          <w:rFonts w:cstheme="minorBidi"/>
        </w:rPr>
      </w:pPr>
      <w:r w:rsidRPr="001C6313">
        <w:rPr>
          <w:rFonts w:cstheme="minorBidi"/>
        </w:rPr>
        <w:t xml:space="preserve">STCW Grunnleggende sikkerhetsopplæring - 50 timer over 5 dager </w:t>
      </w:r>
    </w:p>
    <w:p w14:paraId="04FBEC84" w14:textId="77777777" w:rsidR="00863828" w:rsidRPr="001C6313" w:rsidRDefault="00863828" w:rsidP="001C6313">
      <w:pPr>
        <w:pStyle w:val="Listeavsnitt"/>
        <w:numPr>
          <w:ilvl w:val="0"/>
          <w:numId w:val="40"/>
        </w:numPr>
        <w:spacing w:line="276" w:lineRule="auto"/>
        <w:rPr>
          <w:rFonts w:cstheme="minorBidi"/>
        </w:rPr>
      </w:pPr>
      <w:r w:rsidRPr="001C6313">
        <w:rPr>
          <w:rFonts w:cstheme="minorBidi"/>
        </w:rPr>
        <w:t>STCW Grunnleggende sikkerhetsopplæring oppdatering – 16 timer over 2 dager</w:t>
      </w:r>
    </w:p>
    <w:p w14:paraId="4FAD3D6C" w14:textId="77777777" w:rsidR="00863828" w:rsidRPr="001C6313" w:rsidRDefault="00863828" w:rsidP="001C6313">
      <w:pPr>
        <w:pStyle w:val="Listeavsnitt"/>
        <w:numPr>
          <w:ilvl w:val="0"/>
          <w:numId w:val="40"/>
        </w:numPr>
        <w:spacing w:line="276" w:lineRule="auto"/>
        <w:rPr>
          <w:rFonts w:cstheme="minorBidi"/>
        </w:rPr>
      </w:pPr>
      <w:r w:rsidRPr="001C6313">
        <w:rPr>
          <w:rFonts w:cstheme="minorBidi"/>
        </w:rPr>
        <w:t>STCW Videregående sikkerhetsopplæring – 80 timer over 10 dager (virkedager)</w:t>
      </w:r>
    </w:p>
    <w:p w14:paraId="441A3E49" w14:textId="77777777" w:rsidR="00863828" w:rsidRPr="001C6313" w:rsidRDefault="00863828" w:rsidP="001C6313">
      <w:pPr>
        <w:pStyle w:val="Listeavsnitt"/>
        <w:numPr>
          <w:ilvl w:val="0"/>
          <w:numId w:val="40"/>
        </w:numPr>
        <w:spacing w:line="276" w:lineRule="auto"/>
        <w:rPr>
          <w:rFonts w:cstheme="minorBidi"/>
        </w:rPr>
      </w:pPr>
      <w:r w:rsidRPr="001C6313">
        <w:rPr>
          <w:rFonts w:cstheme="minorBidi"/>
        </w:rPr>
        <w:t>STCW Videregående sikkerhetsopplæring oppdatering – 24 timer over 3 dager</w:t>
      </w:r>
    </w:p>
    <w:p w14:paraId="3DD45F7F" w14:textId="77777777" w:rsidR="00863828" w:rsidRPr="001C6313" w:rsidRDefault="00863828" w:rsidP="001C6313">
      <w:pPr>
        <w:pStyle w:val="Listeavsnitt"/>
        <w:numPr>
          <w:ilvl w:val="0"/>
          <w:numId w:val="40"/>
        </w:numPr>
        <w:spacing w:line="276" w:lineRule="auto"/>
        <w:rPr>
          <w:rFonts w:cstheme="minorBidi"/>
        </w:rPr>
      </w:pPr>
      <w:r w:rsidRPr="001C6313">
        <w:rPr>
          <w:rFonts w:cstheme="minorBidi"/>
        </w:rPr>
        <w:t>STCW Medisinsk behandling – 40 timer over 5 dager</w:t>
      </w:r>
    </w:p>
    <w:p w14:paraId="176050F9" w14:textId="77777777" w:rsidR="00863828" w:rsidRPr="001C6313" w:rsidRDefault="00863828" w:rsidP="001C6313">
      <w:pPr>
        <w:pStyle w:val="Listeavsnitt"/>
        <w:numPr>
          <w:ilvl w:val="0"/>
          <w:numId w:val="40"/>
        </w:numPr>
        <w:spacing w:line="276" w:lineRule="auto"/>
        <w:rPr>
          <w:rFonts w:cstheme="minorBidi"/>
        </w:rPr>
      </w:pPr>
      <w:r w:rsidRPr="001C6313">
        <w:rPr>
          <w:rFonts w:cstheme="minorBidi"/>
        </w:rPr>
        <w:t>STCW Medisinsk behandling oppdatering – 8 timer</w:t>
      </w:r>
    </w:p>
    <w:p w14:paraId="650F1F05" w14:textId="77777777" w:rsidR="00863828" w:rsidRPr="001C6313" w:rsidRDefault="00863828" w:rsidP="001C6313">
      <w:pPr>
        <w:pStyle w:val="Listeavsnitt"/>
        <w:numPr>
          <w:ilvl w:val="0"/>
          <w:numId w:val="40"/>
        </w:numPr>
        <w:spacing w:line="276" w:lineRule="auto"/>
        <w:rPr>
          <w:rFonts w:cstheme="minorBidi"/>
        </w:rPr>
      </w:pPr>
      <w:r w:rsidRPr="001C6313">
        <w:rPr>
          <w:rFonts w:cstheme="minorBidi"/>
        </w:rPr>
        <w:t>STCW Oppgraderingskurs for dekksoffiserer uten dokumentert fartstid – 66 timer over 7 dager</w:t>
      </w:r>
    </w:p>
    <w:p w14:paraId="1025F65C" w14:textId="77777777" w:rsidR="00863828" w:rsidRPr="001C6313" w:rsidRDefault="00863828" w:rsidP="001C6313">
      <w:pPr>
        <w:pStyle w:val="Listeavsnitt"/>
        <w:numPr>
          <w:ilvl w:val="0"/>
          <w:numId w:val="40"/>
        </w:numPr>
        <w:spacing w:line="276" w:lineRule="auto"/>
        <w:rPr>
          <w:rFonts w:cstheme="minorBidi"/>
        </w:rPr>
      </w:pPr>
      <w:r w:rsidRPr="001C6313">
        <w:rPr>
          <w:rFonts w:cstheme="minorBidi"/>
        </w:rPr>
        <w:t>STCW Oppgraderingskurs for maskinoffiserer uten dokumentert fartstid – 66 timer over 7 dager</w:t>
      </w:r>
    </w:p>
    <w:p w14:paraId="1B68DE59" w14:textId="77777777" w:rsidR="00863828" w:rsidRPr="001C6313" w:rsidRDefault="00863828" w:rsidP="001C6313">
      <w:pPr>
        <w:pStyle w:val="Listeavsnitt"/>
        <w:numPr>
          <w:ilvl w:val="0"/>
          <w:numId w:val="40"/>
        </w:numPr>
        <w:spacing w:line="276" w:lineRule="auto"/>
        <w:rPr>
          <w:rFonts w:cstheme="minorBidi"/>
        </w:rPr>
      </w:pPr>
      <w:r w:rsidRPr="001C6313">
        <w:rPr>
          <w:rFonts w:cstheme="minorBidi"/>
        </w:rPr>
        <w:t>STCW Redningsfarkost og MOB – 32 timer over 4 dager</w:t>
      </w:r>
    </w:p>
    <w:p w14:paraId="2126B548" w14:textId="77777777" w:rsidR="00863828" w:rsidRPr="001C6313" w:rsidRDefault="00863828" w:rsidP="001C6313">
      <w:pPr>
        <w:pStyle w:val="Listeavsnitt"/>
        <w:numPr>
          <w:ilvl w:val="0"/>
          <w:numId w:val="40"/>
        </w:numPr>
        <w:spacing w:line="276" w:lineRule="auto"/>
        <w:rPr>
          <w:rFonts w:cstheme="minorBidi"/>
        </w:rPr>
      </w:pPr>
      <w:r w:rsidRPr="001C6313">
        <w:rPr>
          <w:rFonts w:cstheme="minorBidi"/>
        </w:rPr>
        <w:t>STCW Redningsfarkost og MOB oppdatering – 8 timer</w:t>
      </w:r>
    </w:p>
    <w:p w14:paraId="6505406E" w14:textId="77777777" w:rsidR="00863828" w:rsidRPr="001C6313" w:rsidRDefault="00863828" w:rsidP="001C6313">
      <w:pPr>
        <w:pStyle w:val="Listeavsnitt"/>
        <w:numPr>
          <w:ilvl w:val="0"/>
          <w:numId w:val="40"/>
        </w:numPr>
        <w:spacing w:line="276" w:lineRule="auto"/>
        <w:rPr>
          <w:rFonts w:cstheme="minorBidi"/>
        </w:rPr>
      </w:pPr>
      <w:r w:rsidRPr="001C6313">
        <w:rPr>
          <w:rFonts w:cstheme="minorBidi"/>
        </w:rPr>
        <w:t>STCW Hurtiggående MOB båt (HMOB) – 32 timer over 4 dager</w:t>
      </w:r>
    </w:p>
    <w:p w14:paraId="15859B6C" w14:textId="77777777" w:rsidR="00863828" w:rsidRPr="001C6313" w:rsidRDefault="00863828" w:rsidP="001C6313">
      <w:pPr>
        <w:pStyle w:val="Listeavsnitt"/>
        <w:numPr>
          <w:ilvl w:val="0"/>
          <w:numId w:val="40"/>
        </w:numPr>
        <w:spacing w:line="276" w:lineRule="auto"/>
        <w:rPr>
          <w:rFonts w:cstheme="minorBidi"/>
        </w:rPr>
      </w:pPr>
      <w:r w:rsidRPr="001C6313">
        <w:rPr>
          <w:rFonts w:cstheme="minorBidi"/>
        </w:rPr>
        <w:t>STCW HMOB oppdatering – 16 timer over 2 dager</w:t>
      </w:r>
    </w:p>
    <w:p w14:paraId="2A23CFD0" w14:textId="77777777" w:rsidR="00863828" w:rsidRPr="001C6313" w:rsidRDefault="00863828" w:rsidP="001C6313">
      <w:pPr>
        <w:pStyle w:val="Listeavsnitt"/>
        <w:numPr>
          <w:ilvl w:val="0"/>
          <w:numId w:val="40"/>
        </w:numPr>
        <w:spacing w:line="276" w:lineRule="auto"/>
        <w:rPr>
          <w:rFonts w:cstheme="minorBidi"/>
        </w:rPr>
      </w:pPr>
      <w:r w:rsidRPr="001C6313">
        <w:rPr>
          <w:rFonts w:cstheme="minorBidi"/>
        </w:rPr>
        <w:t>GOC</w:t>
      </w:r>
    </w:p>
    <w:p w14:paraId="6D012B90" w14:textId="3AE82ED0" w:rsidR="00863828" w:rsidRPr="001C6313" w:rsidRDefault="00863828" w:rsidP="001C6313">
      <w:pPr>
        <w:pStyle w:val="Listeavsnitt"/>
        <w:numPr>
          <w:ilvl w:val="0"/>
          <w:numId w:val="40"/>
        </w:numPr>
        <w:rPr>
          <w:rFonts w:cstheme="minorBidi"/>
        </w:rPr>
      </w:pPr>
      <w:r w:rsidRPr="001C6313">
        <w:rPr>
          <w:rFonts w:cstheme="minorBidi"/>
        </w:rPr>
        <w:t>ROC</w:t>
      </w:r>
    </w:p>
    <w:p w14:paraId="4E710E76" w14:textId="77777777" w:rsidR="005B3231" w:rsidRPr="001C6313" w:rsidRDefault="00236752" w:rsidP="001C6313">
      <w:pPr>
        <w:pStyle w:val="Listeavsnitt"/>
        <w:numPr>
          <w:ilvl w:val="0"/>
          <w:numId w:val="40"/>
        </w:numPr>
        <w:rPr>
          <w:rFonts w:cstheme="minorBidi"/>
        </w:rPr>
      </w:pPr>
      <w:r w:rsidRPr="001C6313">
        <w:rPr>
          <w:rFonts w:cstheme="minorBidi"/>
        </w:rPr>
        <w:t>SRC/VHF</w:t>
      </w:r>
    </w:p>
    <w:p w14:paraId="65215E84" w14:textId="316AF8FA" w:rsidR="00993267" w:rsidRDefault="007D05E8" w:rsidP="00993267">
      <w:pPr>
        <w:pStyle w:val="Overskrift3"/>
      </w:pPr>
      <w:bookmarkStart w:id="20" w:name="_Toc13821461"/>
      <w:r>
        <w:t>I Stavangerområdet</w:t>
      </w:r>
      <w:bookmarkEnd w:id="20"/>
    </w:p>
    <w:p w14:paraId="573C67AD" w14:textId="1BBB4375" w:rsidR="00993267" w:rsidRPr="00234625" w:rsidRDefault="005B3231" w:rsidP="00314AA5">
      <w:pPr>
        <w:ind w:right="426"/>
        <w:rPr>
          <w:bCs/>
        </w:rPr>
      </w:pPr>
      <w:r>
        <w:rPr>
          <w:bCs/>
        </w:rPr>
        <w:t xml:space="preserve">STCW </w:t>
      </w:r>
      <w:r w:rsidRPr="005B3231">
        <w:rPr>
          <w:bCs/>
        </w:rPr>
        <w:t>Grunnleggende sikkerhetsopplæring (GSO) (tidl</w:t>
      </w:r>
      <w:r w:rsidR="00E17521">
        <w:rPr>
          <w:bCs/>
        </w:rPr>
        <w:t>igere</w:t>
      </w:r>
      <w:r w:rsidRPr="005B3231">
        <w:rPr>
          <w:bCs/>
        </w:rPr>
        <w:t xml:space="preserve"> IMO 50)</w:t>
      </w:r>
      <w:r w:rsidRPr="005B3231">
        <w:t xml:space="preserve"> kurs i Stavangerområdet</w:t>
      </w:r>
      <w:r w:rsidR="00993267">
        <w:t xml:space="preserve"> </w:t>
      </w:r>
      <w:r w:rsidR="00993267" w:rsidRPr="00234625">
        <w:rPr>
          <w:bCs/>
        </w:rPr>
        <w:t xml:space="preserve">1 uke </w:t>
      </w:r>
    </w:p>
    <w:p w14:paraId="29472C0C" w14:textId="67AEFDDD" w:rsidR="005B3231" w:rsidRPr="00E17521" w:rsidRDefault="00993267" w:rsidP="00993267">
      <w:pPr>
        <w:ind w:right="426"/>
        <w:rPr>
          <w:bCs/>
        </w:rPr>
      </w:pPr>
      <w:r w:rsidRPr="00234625">
        <w:rPr>
          <w:bCs/>
        </w:rPr>
        <w:t>(4 arbeidsdager</w:t>
      </w:r>
      <w:r w:rsidR="007D05E8" w:rsidRPr="00234625">
        <w:rPr>
          <w:bCs/>
        </w:rPr>
        <w:t>)</w:t>
      </w:r>
    </w:p>
    <w:p w14:paraId="3FD1993D" w14:textId="77777777" w:rsidR="00993267" w:rsidRPr="005B3231" w:rsidRDefault="00993267" w:rsidP="005B3231"/>
    <w:p w14:paraId="443F56A7" w14:textId="77777777" w:rsidR="00C54249" w:rsidRPr="00C54249" w:rsidRDefault="00C54249" w:rsidP="00C54249"/>
    <w:p w14:paraId="74F8E385" w14:textId="12B68F71" w:rsidR="005B5877" w:rsidRPr="003838C2" w:rsidRDefault="005B5877" w:rsidP="005B5877">
      <w:pPr>
        <w:pStyle w:val="Overskrift3"/>
        <w:rPr>
          <w:rFonts w:eastAsia="Times New Roman"/>
          <w:noProof/>
          <w:lang w:eastAsia="nb-NO"/>
        </w:rPr>
      </w:pPr>
      <w:bookmarkStart w:id="21" w:name="_Toc13821462"/>
      <w:r w:rsidRPr="003838C2">
        <w:rPr>
          <w:rFonts w:eastAsia="Times New Roman"/>
          <w:noProof/>
          <w:lang w:eastAsia="nb-NO"/>
        </w:rPr>
        <w:lastRenderedPageBreak/>
        <w:t>Nye kurs/e</w:t>
      </w:r>
      <w:r w:rsidR="00A02FA4" w:rsidRPr="003838C2">
        <w:rPr>
          <w:rFonts w:eastAsia="Times New Roman"/>
          <w:noProof/>
          <w:lang w:eastAsia="nb-NO"/>
        </w:rPr>
        <w:t>n</w:t>
      </w:r>
      <w:r w:rsidRPr="003838C2">
        <w:rPr>
          <w:rFonts w:eastAsia="Times New Roman"/>
          <w:noProof/>
          <w:lang w:eastAsia="nb-NO"/>
        </w:rPr>
        <w:t>dringer</w:t>
      </w:r>
      <w:bookmarkEnd w:id="21"/>
    </w:p>
    <w:p w14:paraId="3C07A5A6" w14:textId="2AA84FF4" w:rsidR="00863828" w:rsidRPr="003838C2" w:rsidRDefault="00B85F16" w:rsidP="005B5877">
      <w:pPr>
        <w:rPr>
          <w:noProof/>
          <w:lang w:eastAsia="nb-NO"/>
        </w:rPr>
      </w:pPr>
      <w:r w:rsidRPr="003838C2">
        <w:rPr>
          <w:noProof/>
          <w:lang w:eastAsia="nb-NO"/>
        </w:rPr>
        <w:t>L</w:t>
      </w:r>
      <w:r w:rsidR="00863828" w:rsidRPr="003838C2">
        <w:rPr>
          <w:noProof/>
          <w:lang w:eastAsia="nb-NO"/>
        </w:rPr>
        <w:t>everandør</w:t>
      </w:r>
      <w:r w:rsidRPr="003838C2">
        <w:rPr>
          <w:noProof/>
          <w:lang w:eastAsia="nb-NO"/>
        </w:rPr>
        <w:t>/er</w:t>
      </w:r>
      <w:r w:rsidR="00863828" w:rsidRPr="003838C2">
        <w:rPr>
          <w:noProof/>
          <w:lang w:eastAsia="nb-NO"/>
        </w:rPr>
        <w:t xml:space="preserve"> som blir tildelt kontrakt vil være ansvarlig for å holde </w:t>
      </w:r>
      <w:r w:rsidR="00863828" w:rsidRPr="001F2232">
        <w:rPr>
          <w:noProof/>
          <w:lang w:eastAsia="nb-NO"/>
        </w:rPr>
        <w:t>Oppdragsgiver</w:t>
      </w:r>
      <w:r w:rsidR="00863828" w:rsidRPr="003838C2">
        <w:rPr>
          <w:noProof/>
          <w:lang w:eastAsia="nb-NO"/>
        </w:rPr>
        <w:t xml:space="preserve"> orientert om nye kurs  som kan erstatte, eventuelt supplere utdannelsen</w:t>
      </w:r>
      <w:r w:rsidR="009E3825">
        <w:rPr>
          <w:noProof/>
          <w:lang w:eastAsia="nb-NO"/>
        </w:rPr>
        <w:t>/kursene</w:t>
      </w:r>
      <w:r w:rsidR="00863828" w:rsidRPr="003838C2">
        <w:rPr>
          <w:noProof/>
          <w:lang w:eastAsia="nb-NO"/>
        </w:rPr>
        <w:t xml:space="preserve"> som er listet i 1.4</w:t>
      </w:r>
      <w:r w:rsidR="00D626DF">
        <w:rPr>
          <w:noProof/>
          <w:lang w:eastAsia="nb-NO"/>
        </w:rPr>
        <w:t>.</w:t>
      </w:r>
      <w:r w:rsidR="00863828" w:rsidRPr="003838C2">
        <w:rPr>
          <w:noProof/>
          <w:lang w:eastAsia="nb-NO"/>
        </w:rPr>
        <w:t xml:space="preserve">  </w:t>
      </w:r>
      <w:r w:rsidR="00542038">
        <w:rPr>
          <w:noProof/>
          <w:lang w:eastAsia="nb-NO"/>
        </w:rPr>
        <w:t xml:space="preserve">Dette </w:t>
      </w:r>
      <w:r w:rsidR="00863828" w:rsidRPr="003838C2">
        <w:rPr>
          <w:noProof/>
          <w:lang w:eastAsia="nb-NO"/>
        </w:rPr>
        <w:t xml:space="preserve"> skal, om Oppdragsgiver  ønsker det, tas med i kontraktsomfanget.  </w:t>
      </w:r>
    </w:p>
    <w:p w14:paraId="5D8E643D" w14:textId="77777777" w:rsidR="00FC2207" w:rsidRPr="00064ABF" w:rsidRDefault="00FC2207" w:rsidP="00FC2207">
      <w:pPr>
        <w:pStyle w:val="Overskrift2"/>
      </w:pPr>
      <w:bookmarkStart w:id="22" w:name="_Toc511646622"/>
      <w:bookmarkStart w:id="23" w:name="_Toc13821463"/>
      <w:r w:rsidRPr="00064ABF">
        <w:t>Varighet</w:t>
      </w:r>
      <w:bookmarkEnd w:id="18"/>
      <w:bookmarkEnd w:id="22"/>
      <w:bookmarkEnd w:id="23"/>
    </w:p>
    <w:p w14:paraId="709713F7" w14:textId="48ABBC8F" w:rsidR="00324C6C" w:rsidRPr="00064ABF" w:rsidRDefault="00324C6C" w:rsidP="00324C6C">
      <w:r w:rsidRPr="00064ABF">
        <w:t xml:space="preserve">Rammeavtalens varighet </w:t>
      </w:r>
      <w:r>
        <w:t>er på</w:t>
      </w:r>
      <w:r w:rsidRPr="00064ABF">
        <w:t xml:space="preserve"> 2</w:t>
      </w:r>
      <w:r>
        <w:t xml:space="preserve"> (to)</w:t>
      </w:r>
      <w:r w:rsidRPr="00064ABF">
        <w:t xml:space="preserve"> år. Oppdragsgiver </w:t>
      </w:r>
      <w:r>
        <w:t>har</w:t>
      </w:r>
      <w:r w:rsidRPr="00064ABF">
        <w:t xml:space="preserve"> opsjon på forlengelse av </w:t>
      </w:r>
      <w:r>
        <w:t>r</w:t>
      </w:r>
      <w:r w:rsidRPr="00064ABF">
        <w:t xml:space="preserve">ammeavtalen en eller flere ganger i </w:t>
      </w:r>
      <w:r w:rsidR="00E17521">
        <w:t xml:space="preserve">inntil </w:t>
      </w:r>
      <w:r w:rsidRPr="00064ABF">
        <w:t>ytterligere 2</w:t>
      </w:r>
      <w:r>
        <w:t xml:space="preserve"> (to)</w:t>
      </w:r>
      <w:r w:rsidRPr="00064ABF">
        <w:t xml:space="preserve"> år. Avtalens maksimale varighet inkludert opsjoner vil være 4 </w:t>
      </w:r>
      <w:r>
        <w:t xml:space="preserve">(fire) </w:t>
      </w:r>
      <w:r w:rsidRPr="00064ABF">
        <w:t>år.</w:t>
      </w:r>
    </w:p>
    <w:p w14:paraId="140806E2" w14:textId="77777777" w:rsidR="00FC2207" w:rsidRDefault="00FC2207" w:rsidP="00FC2207">
      <w:pPr>
        <w:pStyle w:val="Overskrift2"/>
      </w:pPr>
      <w:bookmarkStart w:id="24" w:name="_Toc482711857"/>
      <w:bookmarkStart w:id="25" w:name="_Toc511646623"/>
      <w:bookmarkStart w:id="26" w:name="_Toc13821464"/>
      <w:r w:rsidRPr="00064ABF">
        <w:t>Kontraktstype</w:t>
      </w:r>
      <w:bookmarkEnd w:id="24"/>
      <w:bookmarkEnd w:id="25"/>
      <w:bookmarkEnd w:id="26"/>
    </w:p>
    <w:p w14:paraId="3018E0D1" w14:textId="5491CBD7" w:rsidR="00FC2207" w:rsidRDefault="009E3825" w:rsidP="00FC2207">
      <w:pPr>
        <w:rPr>
          <w:rFonts w:eastAsia="MS Gothic"/>
          <w:kern w:val="32"/>
        </w:rPr>
      </w:pPr>
      <w:r>
        <w:t>Det skal inngås R</w:t>
      </w:r>
      <w:r w:rsidRPr="00064ABF">
        <w:t xml:space="preserve">ammeavtale </w:t>
      </w:r>
      <w:r w:rsidR="00FC2207" w:rsidRPr="00064ABF">
        <w:t xml:space="preserve">med maksimum </w:t>
      </w:r>
      <w:r w:rsidR="001F2232">
        <w:t xml:space="preserve">3 </w:t>
      </w:r>
      <w:r w:rsidR="00FC2207" w:rsidRPr="00064ABF">
        <w:rPr>
          <w:rFonts w:eastAsia="MS Gothic"/>
          <w:kern w:val="32"/>
        </w:rPr>
        <w:t xml:space="preserve">leverandører </w:t>
      </w:r>
      <w:r>
        <w:rPr>
          <w:rFonts w:eastAsia="MS Gothic"/>
          <w:kern w:val="32"/>
        </w:rPr>
        <w:t xml:space="preserve">for hvert kurs </w:t>
      </w:r>
      <w:r w:rsidR="00FC2207" w:rsidRPr="00064ABF">
        <w:rPr>
          <w:rFonts w:eastAsia="MS Gothic"/>
          <w:kern w:val="32"/>
        </w:rPr>
        <w:t>forutsatt at det foreligger et tils</w:t>
      </w:r>
      <w:r w:rsidR="00FC2207">
        <w:rPr>
          <w:rFonts w:eastAsia="MS Gothic"/>
          <w:kern w:val="32"/>
        </w:rPr>
        <w:t>trekkelig antall egnede tilbud.</w:t>
      </w:r>
    </w:p>
    <w:p w14:paraId="01D1F642" w14:textId="53B8145C" w:rsidR="00857AAD" w:rsidRDefault="00857AAD" w:rsidP="00857AAD">
      <w:r w:rsidRPr="00857AAD">
        <w:t>Leverandørene vil bli rangert som 1</w:t>
      </w:r>
      <w:r w:rsidR="00CE0663">
        <w:t>(A-leverandør</w:t>
      </w:r>
      <w:r w:rsidRPr="00857AAD">
        <w:t>, 2</w:t>
      </w:r>
      <w:r w:rsidR="00CE0663">
        <w:t xml:space="preserve"> (B-leverandør)</w:t>
      </w:r>
      <w:r w:rsidRPr="00857AAD">
        <w:t>, 3</w:t>
      </w:r>
      <w:r w:rsidR="00CE0663">
        <w:t xml:space="preserve"> (C-leverandør)</w:t>
      </w:r>
      <w:r w:rsidRPr="00857AAD">
        <w:t xml:space="preserve">, hvor leverandør </w:t>
      </w:r>
      <w:r w:rsidR="00CE0663">
        <w:t>A</w:t>
      </w:r>
      <w:r w:rsidR="00CE0663" w:rsidRPr="00857AAD">
        <w:t xml:space="preserve"> </w:t>
      </w:r>
      <w:r w:rsidRPr="00857AAD">
        <w:t xml:space="preserve">først blir forespurt ved behov for avrop. Dersom leverandør </w:t>
      </w:r>
      <w:r w:rsidR="00CE0663">
        <w:t>A</w:t>
      </w:r>
      <w:r w:rsidR="00935637">
        <w:t xml:space="preserve"> </w:t>
      </w:r>
      <w:r w:rsidRPr="00857AAD">
        <w:t xml:space="preserve">ikke kan levere, vil leverandør </w:t>
      </w:r>
      <w:r w:rsidR="00CE0663">
        <w:t>B</w:t>
      </w:r>
      <w:r w:rsidR="00CE0663" w:rsidRPr="00857AAD">
        <w:t xml:space="preserve"> </w:t>
      </w:r>
      <w:r w:rsidRPr="00857AAD">
        <w:t xml:space="preserve">bli forespurt etc.  </w:t>
      </w:r>
    </w:p>
    <w:p w14:paraId="45757583" w14:textId="77777777" w:rsidR="00FC2207" w:rsidRPr="00064ABF" w:rsidRDefault="00FC2207" w:rsidP="00FC2207">
      <w:pPr>
        <w:pStyle w:val="Overskrift2"/>
      </w:pPr>
      <w:bookmarkStart w:id="27" w:name="_Toc511646624"/>
      <w:bookmarkStart w:id="28" w:name="_Toc13821465"/>
      <w:r w:rsidRPr="0073045E">
        <w:t>Eksklusiv</w:t>
      </w:r>
      <w:r>
        <w:t>itet</w:t>
      </w:r>
      <w:bookmarkEnd w:id="27"/>
      <w:bookmarkEnd w:id="28"/>
      <w:r w:rsidRPr="00064ABF">
        <w:t xml:space="preserve"> </w:t>
      </w:r>
    </w:p>
    <w:p w14:paraId="15AD0A36" w14:textId="77777777" w:rsidR="00FC2207" w:rsidRPr="00064ABF" w:rsidRDefault="00FC2207" w:rsidP="00FC2207">
      <w:bookmarkStart w:id="29" w:name="_Toc482711858"/>
      <w:bookmarkStart w:id="30" w:name="_Toc441227323"/>
      <w:r w:rsidRPr="00064ABF">
        <w:t xml:space="preserve">Rammeavtalen er en ikke-eksklusiv </w:t>
      </w:r>
      <w:r>
        <w:t xml:space="preserve">rammeavtale. </w:t>
      </w:r>
      <w:r w:rsidRPr="00064ABF">
        <w:t xml:space="preserve">Oppdragsgiver forbeholder seg retten til å inngå kontrakter med andre leverandører der </w:t>
      </w:r>
      <w:r>
        <w:t>Oppdragsgiver finner dette</w:t>
      </w:r>
      <w:r w:rsidRPr="00064ABF">
        <w:t xml:space="preserve"> hensiktsmessig. </w:t>
      </w:r>
    </w:p>
    <w:p w14:paraId="2A6D6920" w14:textId="77777777" w:rsidR="00FC2207" w:rsidRPr="00064ABF" w:rsidRDefault="00FC2207" w:rsidP="00FC2207">
      <w:pPr>
        <w:pStyle w:val="Overskrift2"/>
      </w:pPr>
      <w:bookmarkStart w:id="31" w:name="_Toc511646625"/>
      <w:bookmarkStart w:id="32" w:name="_Toc13821466"/>
      <w:r w:rsidRPr="00064ABF">
        <w:t>Konkurransegrunnlagets oppbygning</w:t>
      </w:r>
      <w:bookmarkEnd w:id="29"/>
      <w:bookmarkEnd w:id="31"/>
      <w:bookmarkEnd w:id="32"/>
      <w:r w:rsidRPr="00064ABF">
        <w:t xml:space="preserve"> </w:t>
      </w:r>
    </w:p>
    <w:p w14:paraId="4266AA3F" w14:textId="77777777" w:rsidR="00FC2207" w:rsidRPr="00064ABF" w:rsidRDefault="00FC2207" w:rsidP="00FC2207">
      <w:pPr>
        <w:rPr>
          <w:lang w:eastAsia="nb-NO"/>
        </w:rPr>
      </w:pPr>
      <w:r w:rsidRPr="00064ABF">
        <w:rPr>
          <w:lang w:eastAsia="nb-NO"/>
        </w:rPr>
        <w:t>Konkurransegrunnlaget består av to deler:</w:t>
      </w:r>
    </w:p>
    <w:p w14:paraId="779E0082" w14:textId="77777777" w:rsidR="00FC2207" w:rsidRPr="00064ABF" w:rsidRDefault="00FC2207" w:rsidP="00FC2207">
      <w:pPr>
        <w:rPr>
          <w:b/>
          <w:lang w:eastAsia="nb-NO"/>
        </w:rPr>
      </w:pPr>
    </w:p>
    <w:p w14:paraId="03868254" w14:textId="77777777" w:rsidR="00FC2207" w:rsidRDefault="00FC2207" w:rsidP="00FC2207">
      <w:pPr>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01612EF4" w14:textId="77777777" w:rsidR="00E23837" w:rsidRDefault="00E23837" w:rsidP="00FC2207">
      <w:pPr>
        <w:rPr>
          <w:lang w:eastAsia="nb-NO"/>
        </w:rPr>
      </w:pPr>
    </w:p>
    <w:tbl>
      <w:tblPr>
        <w:tblStyle w:val="Tabellrutenett2"/>
        <w:tblW w:w="0" w:type="auto"/>
        <w:tblLook w:val="04A0" w:firstRow="1" w:lastRow="0" w:firstColumn="1" w:lastColumn="0" w:noHBand="0" w:noVBand="1"/>
      </w:tblPr>
      <w:tblGrid>
        <w:gridCol w:w="1951"/>
        <w:gridCol w:w="7261"/>
      </w:tblGrid>
      <w:tr w:rsidR="00DC351C" w:rsidRPr="00DC351C" w14:paraId="224D400B" w14:textId="77777777" w:rsidTr="00DC351C">
        <w:tc>
          <w:tcPr>
            <w:tcW w:w="1951" w:type="dxa"/>
          </w:tcPr>
          <w:p w14:paraId="25DE4264" w14:textId="77777777" w:rsidR="00DC351C" w:rsidRPr="00DC351C" w:rsidRDefault="00DC351C" w:rsidP="00DC351C">
            <w:pPr>
              <w:keepNext/>
              <w:rPr>
                <w:lang w:eastAsia="nb-NO"/>
              </w:rPr>
            </w:pPr>
            <w:r w:rsidRPr="00DC351C">
              <w:rPr>
                <w:lang w:eastAsia="nb-NO"/>
              </w:rPr>
              <w:t>Hoveddokumentet</w:t>
            </w:r>
          </w:p>
        </w:tc>
        <w:tc>
          <w:tcPr>
            <w:tcW w:w="7261" w:type="dxa"/>
          </w:tcPr>
          <w:p w14:paraId="5AA5B63E" w14:textId="77777777" w:rsidR="00DC351C" w:rsidRPr="00DC351C" w:rsidRDefault="00DC351C" w:rsidP="00DC351C">
            <w:pPr>
              <w:keepNext/>
              <w:rPr>
                <w:lang w:eastAsia="nb-NO"/>
              </w:rPr>
            </w:pPr>
            <w:r w:rsidRPr="00DC351C">
              <w:rPr>
                <w:lang w:eastAsia="nb-NO"/>
              </w:rPr>
              <w:t>Regler for anskaffelsen (dette dokumentet)</w:t>
            </w:r>
          </w:p>
        </w:tc>
      </w:tr>
      <w:tr w:rsidR="00DC351C" w:rsidRPr="00DC351C" w14:paraId="05F17922" w14:textId="77777777" w:rsidTr="00DC351C">
        <w:tc>
          <w:tcPr>
            <w:tcW w:w="1951" w:type="dxa"/>
          </w:tcPr>
          <w:p w14:paraId="089E9F78" w14:textId="77777777" w:rsidR="00DC351C" w:rsidRPr="00DC351C" w:rsidRDefault="00DC351C" w:rsidP="00DC351C">
            <w:pPr>
              <w:keepNext/>
              <w:rPr>
                <w:lang w:eastAsia="nb-NO"/>
              </w:rPr>
            </w:pPr>
            <w:r w:rsidRPr="00DC351C">
              <w:rPr>
                <w:lang w:eastAsia="nb-NO"/>
              </w:rPr>
              <w:t>Bilag 1</w:t>
            </w:r>
          </w:p>
        </w:tc>
        <w:tc>
          <w:tcPr>
            <w:tcW w:w="7261" w:type="dxa"/>
          </w:tcPr>
          <w:p w14:paraId="48587E48" w14:textId="77777777" w:rsidR="00DC351C" w:rsidRPr="00DC351C" w:rsidRDefault="00DC351C" w:rsidP="00DC351C">
            <w:pPr>
              <w:keepNext/>
              <w:rPr>
                <w:lang w:eastAsia="nb-NO"/>
              </w:rPr>
            </w:pPr>
            <w:r w:rsidRPr="00DC351C">
              <w:rPr>
                <w:lang w:eastAsia="nb-NO"/>
              </w:rPr>
              <w:t>Tilbudsbrev</w:t>
            </w:r>
          </w:p>
        </w:tc>
      </w:tr>
      <w:tr w:rsidR="00DC351C" w:rsidRPr="00DC351C" w14:paraId="7A17CE89" w14:textId="77777777" w:rsidTr="00DC351C">
        <w:tc>
          <w:tcPr>
            <w:tcW w:w="1951" w:type="dxa"/>
          </w:tcPr>
          <w:p w14:paraId="1BC0D330" w14:textId="77777777" w:rsidR="00DC351C" w:rsidRPr="00DC351C" w:rsidRDefault="00DC351C" w:rsidP="00DC351C">
            <w:pPr>
              <w:keepNext/>
              <w:rPr>
                <w:lang w:eastAsia="nb-NO"/>
              </w:rPr>
            </w:pPr>
            <w:r w:rsidRPr="00DC351C">
              <w:rPr>
                <w:lang w:eastAsia="nb-NO"/>
              </w:rPr>
              <w:t>Bilag 2</w:t>
            </w:r>
          </w:p>
        </w:tc>
        <w:tc>
          <w:tcPr>
            <w:tcW w:w="7261" w:type="dxa"/>
          </w:tcPr>
          <w:p w14:paraId="4F729701" w14:textId="77777777" w:rsidR="00DC351C" w:rsidRPr="00DC351C" w:rsidRDefault="00DC351C" w:rsidP="00DC351C">
            <w:pPr>
              <w:keepNext/>
              <w:rPr>
                <w:lang w:eastAsia="nb-NO"/>
              </w:rPr>
            </w:pPr>
            <w:r w:rsidRPr="00DC351C">
              <w:rPr>
                <w:lang w:val="en-US"/>
              </w:rPr>
              <w:t>HMS-</w:t>
            </w:r>
            <w:proofErr w:type="spellStart"/>
            <w:r w:rsidRPr="00DC351C">
              <w:rPr>
                <w:lang w:val="en-US"/>
              </w:rPr>
              <w:t>egenerklæring</w:t>
            </w:r>
            <w:proofErr w:type="spellEnd"/>
          </w:p>
        </w:tc>
      </w:tr>
      <w:tr w:rsidR="00DC351C" w:rsidRPr="00DC351C" w14:paraId="4A63114B" w14:textId="77777777" w:rsidTr="00DC351C">
        <w:tc>
          <w:tcPr>
            <w:tcW w:w="1951" w:type="dxa"/>
          </w:tcPr>
          <w:p w14:paraId="7E5B616A" w14:textId="77777777" w:rsidR="00DC351C" w:rsidRPr="00DC351C" w:rsidRDefault="00DC351C" w:rsidP="00DC351C">
            <w:pPr>
              <w:keepNext/>
              <w:rPr>
                <w:lang w:eastAsia="nb-NO"/>
              </w:rPr>
            </w:pPr>
            <w:r w:rsidRPr="00DC351C">
              <w:rPr>
                <w:lang w:eastAsia="nb-NO"/>
              </w:rPr>
              <w:t>Bilag 3</w:t>
            </w:r>
          </w:p>
        </w:tc>
        <w:tc>
          <w:tcPr>
            <w:tcW w:w="7261" w:type="dxa"/>
          </w:tcPr>
          <w:p w14:paraId="12B52542" w14:textId="77777777" w:rsidR="00DC351C" w:rsidRPr="00DC351C" w:rsidRDefault="00DC351C" w:rsidP="00DC351C">
            <w:pPr>
              <w:keepNext/>
              <w:rPr>
                <w:lang w:eastAsia="nb-NO"/>
              </w:rPr>
            </w:pPr>
            <w:r w:rsidRPr="00DC351C">
              <w:rPr>
                <w:lang w:eastAsia="nb-NO"/>
              </w:rPr>
              <w:t>Avvik fra konkurransegrunnlaget (mal)</w:t>
            </w:r>
          </w:p>
        </w:tc>
      </w:tr>
      <w:tr w:rsidR="00DC351C" w:rsidRPr="00DC351C" w14:paraId="157FFDCC" w14:textId="77777777" w:rsidTr="00DC351C">
        <w:tc>
          <w:tcPr>
            <w:tcW w:w="1951" w:type="dxa"/>
          </w:tcPr>
          <w:p w14:paraId="559B4C8D" w14:textId="77777777" w:rsidR="00DC351C" w:rsidRPr="00DC351C" w:rsidRDefault="00DC351C" w:rsidP="00DC351C">
            <w:pPr>
              <w:keepNext/>
              <w:rPr>
                <w:lang w:eastAsia="nb-NO"/>
              </w:rPr>
            </w:pPr>
            <w:r w:rsidRPr="00DC351C">
              <w:rPr>
                <w:lang w:eastAsia="nb-NO"/>
              </w:rPr>
              <w:t>Bilag 4</w:t>
            </w:r>
          </w:p>
        </w:tc>
        <w:tc>
          <w:tcPr>
            <w:tcW w:w="7261" w:type="dxa"/>
          </w:tcPr>
          <w:p w14:paraId="41D4A30D" w14:textId="77777777" w:rsidR="00DC351C" w:rsidRPr="00DC351C" w:rsidRDefault="00DC351C" w:rsidP="00DC351C">
            <w:pPr>
              <w:keepNext/>
              <w:rPr>
                <w:lang w:eastAsia="nb-NO"/>
              </w:rPr>
            </w:pPr>
            <w:r w:rsidRPr="00DC351C">
              <w:rPr>
                <w:lang w:eastAsia="nb-NO"/>
              </w:rPr>
              <w:t>Forpliktelseserklæring (mal)</w:t>
            </w:r>
          </w:p>
        </w:tc>
      </w:tr>
      <w:tr w:rsidR="00DC351C" w:rsidRPr="00DC351C" w14:paraId="7631ADCC" w14:textId="77777777" w:rsidTr="00DC351C">
        <w:tc>
          <w:tcPr>
            <w:tcW w:w="1951" w:type="dxa"/>
          </w:tcPr>
          <w:p w14:paraId="6A3826F1" w14:textId="77777777" w:rsidR="00DC351C" w:rsidRPr="00DC351C" w:rsidRDefault="00DC351C" w:rsidP="00DC351C">
            <w:pPr>
              <w:keepNext/>
              <w:rPr>
                <w:lang w:eastAsia="nb-NO"/>
              </w:rPr>
            </w:pPr>
            <w:r w:rsidRPr="00DC351C">
              <w:rPr>
                <w:lang w:eastAsia="nb-NO"/>
              </w:rPr>
              <w:t>Bilag 5</w:t>
            </w:r>
          </w:p>
        </w:tc>
        <w:tc>
          <w:tcPr>
            <w:tcW w:w="7261" w:type="dxa"/>
          </w:tcPr>
          <w:p w14:paraId="073ACF5C" w14:textId="77777777" w:rsidR="00DC351C" w:rsidRPr="00DC351C" w:rsidRDefault="00DC351C" w:rsidP="00DC351C">
            <w:pPr>
              <w:keepNext/>
              <w:rPr>
                <w:lang w:eastAsia="nb-NO"/>
              </w:rPr>
            </w:pPr>
            <w:r w:rsidRPr="00DC351C">
              <w:rPr>
                <w:lang w:eastAsia="nb-NO"/>
              </w:rPr>
              <w:t>Etisk egenerklæring</w:t>
            </w:r>
          </w:p>
        </w:tc>
      </w:tr>
      <w:tr w:rsidR="00DC351C" w:rsidRPr="00DC351C" w14:paraId="5CCA957D" w14:textId="77777777" w:rsidTr="00DC351C">
        <w:tc>
          <w:tcPr>
            <w:tcW w:w="1951" w:type="dxa"/>
          </w:tcPr>
          <w:p w14:paraId="6AE55FD8" w14:textId="77777777" w:rsidR="00DC351C" w:rsidRPr="00DC351C" w:rsidRDefault="00DC351C" w:rsidP="00DC351C">
            <w:pPr>
              <w:keepNext/>
              <w:rPr>
                <w:lang w:eastAsia="nb-NO"/>
              </w:rPr>
            </w:pPr>
            <w:r w:rsidRPr="00DC351C">
              <w:rPr>
                <w:lang w:eastAsia="nb-NO"/>
              </w:rPr>
              <w:t>Bilag 6</w:t>
            </w:r>
          </w:p>
        </w:tc>
        <w:tc>
          <w:tcPr>
            <w:tcW w:w="7261" w:type="dxa"/>
          </w:tcPr>
          <w:p w14:paraId="7C9AE185" w14:textId="77777777" w:rsidR="00DC351C" w:rsidRPr="00DC351C" w:rsidRDefault="00DC351C" w:rsidP="00DC351C">
            <w:pPr>
              <w:keepNext/>
              <w:rPr>
                <w:lang w:eastAsia="nb-NO"/>
              </w:rPr>
            </w:pPr>
            <w:r w:rsidRPr="00DC351C">
              <w:rPr>
                <w:lang w:eastAsia="nb-NO"/>
              </w:rPr>
              <w:t>Varsomhet, taushetsplikt og habilitet</w:t>
            </w:r>
          </w:p>
        </w:tc>
      </w:tr>
    </w:tbl>
    <w:p w14:paraId="62D5C515" w14:textId="77777777" w:rsidR="00DC351C" w:rsidRPr="00DC351C" w:rsidRDefault="00DC351C" w:rsidP="00DC351C">
      <w:pPr>
        <w:rPr>
          <w:lang w:val="en-US" w:eastAsia="nb-NO"/>
        </w:rPr>
      </w:pPr>
    </w:p>
    <w:p w14:paraId="3DF6AD51" w14:textId="77777777" w:rsidR="00DC351C" w:rsidRPr="00DC351C" w:rsidRDefault="00DC351C" w:rsidP="00DC351C">
      <w:pPr>
        <w:keepNext/>
        <w:rPr>
          <w:lang w:eastAsia="nb-NO"/>
        </w:rPr>
      </w:pPr>
      <w:r w:rsidRPr="00DC351C">
        <w:rPr>
          <w:b/>
          <w:lang w:eastAsia="nb-NO"/>
        </w:rPr>
        <w:t>Del 2</w:t>
      </w:r>
      <w:r w:rsidRPr="00DC351C">
        <w:rPr>
          <w:lang w:eastAsia="nb-NO"/>
        </w:rPr>
        <w:t xml:space="preserve"> inneholder kontrakten for denne anskaffelsen inklusive krav til kontraktsgjenstanden. Følgende dokumenter tilhører del 2:</w:t>
      </w:r>
    </w:p>
    <w:p w14:paraId="3B63CB7A" w14:textId="77777777" w:rsidR="00DC351C" w:rsidRPr="00DC351C" w:rsidRDefault="00DC351C" w:rsidP="00DC351C">
      <w:pPr>
        <w:keepNext/>
        <w:rPr>
          <w:lang w:eastAsia="nb-NO"/>
        </w:rPr>
      </w:pPr>
    </w:p>
    <w:tbl>
      <w:tblPr>
        <w:tblStyle w:val="Tabellrutenett2"/>
        <w:tblW w:w="5353" w:type="dxa"/>
        <w:tblLook w:val="04A0" w:firstRow="1" w:lastRow="0" w:firstColumn="1" w:lastColumn="0" w:noHBand="0" w:noVBand="1"/>
      </w:tblPr>
      <w:tblGrid>
        <w:gridCol w:w="5353"/>
      </w:tblGrid>
      <w:tr w:rsidR="00DC351C" w:rsidRPr="00DC351C" w14:paraId="55886C02" w14:textId="77777777" w:rsidTr="00DC351C">
        <w:tc>
          <w:tcPr>
            <w:tcW w:w="5353" w:type="dxa"/>
          </w:tcPr>
          <w:p w14:paraId="7E81D2FF" w14:textId="77777777" w:rsidR="00DC351C" w:rsidRPr="00DC351C" w:rsidRDefault="00DC351C" w:rsidP="00DC351C">
            <w:pPr>
              <w:keepNext/>
              <w:rPr>
                <w:lang w:eastAsia="nb-NO"/>
              </w:rPr>
            </w:pPr>
            <w:r w:rsidRPr="00DC351C">
              <w:rPr>
                <w:lang w:eastAsia="nb-NO"/>
              </w:rPr>
              <w:t>Signaturforside kontrakt – Blankett 5101</w:t>
            </w:r>
          </w:p>
        </w:tc>
      </w:tr>
      <w:tr w:rsidR="00DC351C" w:rsidRPr="00DC351C" w14:paraId="581552F3" w14:textId="77777777" w:rsidTr="00DC351C">
        <w:tc>
          <w:tcPr>
            <w:tcW w:w="5353" w:type="dxa"/>
          </w:tcPr>
          <w:p w14:paraId="6DA46DCD" w14:textId="77777777" w:rsidR="00DC351C" w:rsidRPr="00DC351C" w:rsidRDefault="00DC351C" w:rsidP="00DC351C">
            <w:pPr>
              <w:keepNext/>
              <w:rPr>
                <w:lang w:eastAsia="nb-NO"/>
              </w:rPr>
            </w:pPr>
            <w:proofErr w:type="spellStart"/>
            <w:r w:rsidRPr="00DC351C">
              <w:rPr>
                <w:lang w:eastAsia="nb-NO"/>
              </w:rPr>
              <w:t>Kontraktsbestemmelser</w:t>
            </w:r>
            <w:proofErr w:type="spellEnd"/>
            <w:r w:rsidRPr="00DC351C">
              <w:rPr>
                <w:lang w:eastAsia="nb-NO"/>
              </w:rPr>
              <w:t xml:space="preserve"> </w:t>
            </w:r>
          </w:p>
        </w:tc>
      </w:tr>
      <w:tr w:rsidR="00DC351C" w:rsidRPr="00DC351C" w14:paraId="5F9E6ED8" w14:textId="77777777" w:rsidTr="00DC351C">
        <w:tc>
          <w:tcPr>
            <w:tcW w:w="5353" w:type="dxa"/>
          </w:tcPr>
          <w:p w14:paraId="451C0952" w14:textId="77777777" w:rsidR="00DC351C" w:rsidRPr="00DC351C" w:rsidRDefault="00DC351C" w:rsidP="00DC351C">
            <w:pPr>
              <w:keepNext/>
              <w:rPr>
                <w:lang w:eastAsia="nb-NO"/>
              </w:rPr>
            </w:pPr>
            <w:r w:rsidRPr="00DC351C">
              <w:rPr>
                <w:lang w:eastAsia="nb-NO"/>
              </w:rPr>
              <w:t xml:space="preserve">Vedlegg i henhold til </w:t>
            </w:r>
            <w:proofErr w:type="spellStart"/>
            <w:r w:rsidRPr="00DC351C">
              <w:rPr>
                <w:lang w:eastAsia="nb-NO"/>
              </w:rPr>
              <w:t>vedleggslisten</w:t>
            </w:r>
            <w:proofErr w:type="spellEnd"/>
            <w:r w:rsidRPr="00DC351C">
              <w:rPr>
                <w:lang w:eastAsia="nb-NO"/>
              </w:rPr>
              <w:t xml:space="preserve"> angitt i kontrakten </w:t>
            </w:r>
          </w:p>
        </w:tc>
      </w:tr>
    </w:tbl>
    <w:p w14:paraId="210DF02D" w14:textId="77777777" w:rsidR="00DC351C" w:rsidRDefault="00DC351C" w:rsidP="00FC2207">
      <w:pPr>
        <w:rPr>
          <w:lang w:eastAsia="nb-NO"/>
        </w:rPr>
      </w:pPr>
    </w:p>
    <w:p w14:paraId="2EC3BAB3" w14:textId="77777777" w:rsidR="00DC351C" w:rsidRPr="00064ABF" w:rsidRDefault="00DC351C" w:rsidP="00FC2207">
      <w:pPr>
        <w:rPr>
          <w:lang w:eastAsia="nb-NO"/>
        </w:rPr>
      </w:pPr>
    </w:p>
    <w:p w14:paraId="14090C01" w14:textId="77777777" w:rsidR="00FC2207" w:rsidRDefault="00FC2207" w:rsidP="00FC2207">
      <w:pPr>
        <w:pStyle w:val="Overskrift1"/>
      </w:pPr>
      <w:bookmarkStart w:id="33" w:name="_Toc482711859"/>
      <w:bookmarkStart w:id="34" w:name="_Toc511646626"/>
      <w:bookmarkStart w:id="35" w:name="_Toc13821467"/>
      <w:bookmarkEnd w:id="30"/>
      <w:r w:rsidRPr="00064ABF">
        <w:lastRenderedPageBreak/>
        <w:t>Gjennomføring</w:t>
      </w:r>
      <w:bookmarkEnd w:id="33"/>
      <w:bookmarkEnd w:id="34"/>
      <w:bookmarkEnd w:id="35"/>
    </w:p>
    <w:p w14:paraId="7E09EAE5" w14:textId="77777777" w:rsidR="00DC351C" w:rsidRPr="00064ABF" w:rsidRDefault="00DC351C" w:rsidP="00DC351C">
      <w:pPr>
        <w:pStyle w:val="Overskrift2"/>
      </w:pPr>
      <w:bookmarkStart w:id="36" w:name="_Toc466548608"/>
      <w:bookmarkStart w:id="37" w:name="_Toc466919941"/>
      <w:bookmarkStart w:id="38" w:name="_Toc482711861"/>
      <w:bookmarkStart w:id="39" w:name="_Toc9882337"/>
      <w:bookmarkStart w:id="40" w:name="_Toc13821468"/>
      <w:proofErr w:type="spellStart"/>
      <w:r w:rsidRPr="00064ABF">
        <w:t>Anskaffelsesprosedyre</w:t>
      </w:r>
      <w:bookmarkEnd w:id="36"/>
      <w:bookmarkEnd w:id="37"/>
      <w:bookmarkEnd w:id="38"/>
      <w:bookmarkEnd w:id="39"/>
      <w:bookmarkEnd w:id="40"/>
      <w:proofErr w:type="spellEnd"/>
    </w:p>
    <w:p w14:paraId="5D854EBF" w14:textId="77777777" w:rsidR="00DC351C" w:rsidRDefault="00DC351C" w:rsidP="00DC351C">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w:t>
      </w:r>
      <w:r>
        <w:rPr>
          <w:lang w:eastAsia="nb-NO"/>
        </w:rPr>
        <w:t>(</w:t>
      </w:r>
      <w:proofErr w:type="spellStart"/>
      <w:r>
        <w:rPr>
          <w:lang w:eastAsia="nb-NO"/>
        </w:rPr>
        <w:t>anskaffelsesforskriften</w:t>
      </w:r>
      <w:proofErr w:type="spellEnd"/>
      <w:r>
        <w:rPr>
          <w:lang w:eastAsia="nb-NO"/>
        </w:rPr>
        <w:t xml:space="preserve"> - FOA). </w:t>
      </w:r>
    </w:p>
    <w:p w14:paraId="5E2AE374" w14:textId="77777777" w:rsidR="00DC351C" w:rsidRDefault="00DC351C" w:rsidP="00DC351C">
      <w:pPr>
        <w:rPr>
          <w:lang w:eastAsia="nb-NO"/>
        </w:rPr>
      </w:pPr>
    </w:p>
    <w:p w14:paraId="2E64D2D3" w14:textId="77777777" w:rsidR="00DC351C" w:rsidRPr="00064ABF" w:rsidRDefault="00DC351C" w:rsidP="00DC351C">
      <w:pPr>
        <w:rPr>
          <w:lang w:eastAsia="nb-NO"/>
        </w:rPr>
      </w:pPr>
      <w:r>
        <w:t>Denne anskaffelsen gjennomføres etter FOA del I og IV</w:t>
      </w:r>
      <w:r w:rsidRPr="00CB49B0">
        <w:t>.</w:t>
      </w:r>
      <w:r>
        <w:t xml:space="preserve"> Regler for anskaffelsen (dette dokumentet) beskriver nærmere hvordan anskaffelsen vil gjennomføres.</w:t>
      </w:r>
    </w:p>
    <w:p w14:paraId="6CF8C1E4" w14:textId="77777777" w:rsidR="00DC351C" w:rsidRPr="00064ABF" w:rsidRDefault="00DC351C" w:rsidP="00DC351C">
      <w:pPr>
        <w:rPr>
          <w:lang w:eastAsia="nb-NO"/>
        </w:rPr>
      </w:pPr>
    </w:p>
    <w:p w14:paraId="05769E62" w14:textId="77777777" w:rsidR="00BB48C6" w:rsidRDefault="00DC351C" w:rsidP="00DC351C">
      <w:r>
        <w:rPr>
          <w:lang w:eastAsia="nb-NO"/>
        </w:rPr>
        <w:t>Alle</w:t>
      </w:r>
      <w:r w:rsidRPr="00064ABF">
        <w:t xml:space="preserve"> interesserte leverandører har anledning til å gi tilbud</w:t>
      </w:r>
      <w:r>
        <w:t>.</w:t>
      </w:r>
    </w:p>
    <w:p w14:paraId="1E81D384" w14:textId="32A6BE70" w:rsidR="00BB48C6" w:rsidRDefault="00DC351C" w:rsidP="00DC351C">
      <w:r>
        <w:t xml:space="preserve"> </w:t>
      </w:r>
    </w:p>
    <w:p w14:paraId="03CD823C" w14:textId="0B5A1FE3" w:rsidR="00DC351C" w:rsidRPr="00DC351C" w:rsidRDefault="00DC351C" w:rsidP="00DC351C">
      <w:r w:rsidRPr="005B3231">
        <w:rPr>
          <w:lang w:eastAsia="nb-NO"/>
        </w:rPr>
        <w:t xml:space="preserve">Oppdragsgiver forbeholder seg retten til å foreta avklaringer og forhandle </w:t>
      </w:r>
      <w:r w:rsidR="005B3231">
        <w:rPr>
          <w:lang w:eastAsia="nb-NO"/>
        </w:rPr>
        <w:t xml:space="preserve">om alle deler av tilbudet </w:t>
      </w:r>
      <w:r w:rsidRPr="005B3231">
        <w:rPr>
          <w:lang w:eastAsia="nb-NO"/>
        </w:rPr>
        <w:t>med leverandøren dersom Oppdragsgiver finner det hensiktsmessig</w:t>
      </w:r>
      <w:r w:rsidR="005B5877" w:rsidRPr="005B3231">
        <w:rPr>
          <w:lang w:eastAsia="nb-NO"/>
        </w:rPr>
        <w:t>.</w:t>
      </w:r>
    </w:p>
    <w:p w14:paraId="6C07F05B" w14:textId="77777777" w:rsidR="00FC2207" w:rsidRPr="00064ABF" w:rsidRDefault="00FC2207" w:rsidP="00FC2207">
      <w:pPr>
        <w:pStyle w:val="Overskrift2"/>
      </w:pPr>
      <w:bookmarkStart w:id="41" w:name="_Toc482711862"/>
      <w:bookmarkStart w:id="42" w:name="_Toc511646628"/>
      <w:bookmarkStart w:id="43" w:name="_Toc13821469"/>
      <w:bookmarkStart w:id="44" w:name="_Ref414446005"/>
      <w:bookmarkStart w:id="45" w:name="_Toc441227327"/>
      <w:r w:rsidRPr="00064ABF">
        <w:t>Kunngjøring av anskaffelsen</w:t>
      </w:r>
      <w:bookmarkEnd w:id="41"/>
      <w:bookmarkEnd w:id="42"/>
      <w:bookmarkEnd w:id="43"/>
    </w:p>
    <w:p w14:paraId="079CB60B" w14:textId="77777777" w:rsidR="00FC2207" w:rsidRPr="00064ABF" w:rsidRDefault="00FC2207" w:rsidP="00FC2207">
      <w:pPr>
        <w:rPr>
          <w:lang w:eastAsia="nb-NO"/>
        </w:rPr>
      </w:pPr>
      <w:r>
        <w:rPr>
          <w:lang w:eastAsia="nb-NO"/>
        </w:rPr>
        <w:t xml:space="preserve">Anskaffelsen er kunngjort på </w:t>
      </w:r>
      <w:proofErr w:type="spellStart"/>
      <w:r>
        <w:rPr>
          <w:lang w:eastAsia="nb-NO"/>
        </w:rPr>
        <w:t>Doffin</w:t>
      </w:r>
      <w:proofErr w:type="spellEnd"/>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w:t>
      </w:r>
      <w:proofErr w:type="spellStart"/>
      <w:r w:rsidRPr="00064ABF">
        <w:rPr>
          <w:lang w:eastAsia="nb-NO"/>
        </w:rPr>
        <w:t>Daily</w:t>
      </w:r>
      <w:proofErr w:type="spellEnd"/>
      <w:r w:rsidRPr="00064ABF">
        <w:rPr>
          <w:lang w:eastAsia="nb-NO"/>
        </w:rPr>
        <w:t xml:space="preserve"> (TED) (www.ted.europa.eu).</w:t>
      </w:r>
      <w:r w:rsidRPr="00064ABF">
        <w:t xml:space="preserve"> </w:t>
      </w:r>
    </w:p>
    <w:p w14:paraId="22007587" w14:textId="77777777" w:rsidR="00FC2207" w:rsidRPr="00064ABF" w:rsidRDefault="00FC2207" w:rsidP="00FC2207">
      <w:pPr>
        <w:pStyle w:val="Overskrift2"/>
      </w:pPr>
      <w:bookmarkStart w:id="46" w:name="_Toc482711863"/>
      <w:bookmarkStart w:id="47" w:name="_Toc511646629"/>
      <w:bookmarkStart w:id="48" w:name="_Toc13821470"/>
      <w:bookmarkStart w:id="49" w:name="_Ref414445384"/>
      <w:bookmarkStart w:id="50" w:name="_Ref414445418"/>
      <w:bookmarkStart w:id="51" w:name="_Ref414445822"/>
      <w:bookmarkStart w:id="52" w:name="_Ref414445845"/>
      <w:bookmarkStart w:id="53" w:name="_Toc441227328"/>
      <w:bookmarkEnd w:id="44"/>
      <w:bookmarkEnd w:id="45"/>
      <w:r w:rsidRPr="00064ABF">
        <w:t>Viktige datoer</w:t>
      </w:r>
      <w:bookmarkEnd w:id="46"/>
      <w:bookmarkEnd w:id="47"/>
      <w:bookmarkEnd w:id="48"/>
    </w:p>
    <w:p w14:paraId="06A971FF" w14:textId="77777777" w:rsidR="00FC2207" w:rsidRPr="00064ABF" w:rsidRDefault="00FC2207" w:rsidP="00FC2207">
      <w:pPr>
        <w:pStyle w:val="Overskrift3"/>
      </w:pPr>
      <w:bookmarkStart w:id="54" w:name="_Ref482005223"/>
      <w:bookmarkStart w:id="55" w:name="_Ref482005310"/>
      <w:bookmarkStart w:id="56" w:name="_Ref482005366"/>
      <w:bookmarkStart w:id="57" w:name="_Ref482005479"/>
      <w:bookmarkStart w:id="58" w:name="_Ref482005506"/>
      <w:bookmarkStart w:id="59" w:name="_Ref482005539"/>
      <w:bookmarkStart w:id="60" w:name="_Toc482711864"/>
      <w:bookmarkStart w:id="61" w:name="_Toc511646630"/>
      <w:bookmarkStart w:id="62" w:name="_Toc13821471"/>
      <w:r w:rsidRPr="00064ABF">
        <w:t>Fremdriftsplan</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D86EEB9" w14:textId="77777777" w:rsidR="00FC2207" w:rsidRPr="00064ABF" w:rsidRDefault="00FC2207" w:rsidP="00FC2207">
      <w:r>
        <w:t>Oppdragsgiver</w:t>
      </w:r>
      <w:r w:rsidRPr="00064ABF">
        <w:t xml:space="preserve"> planlegger å gjennomføre anskaffelsen i henhold til nedenstående fremdriftsplan. </w:t>
      </w:r>
    </w:p>
    <w:p w14:paraId="2C80F3B1" w14:textId="77777777" w:rsidR="00FC2207" w:rsidRPr="00064ABF" w:rsidRDefault="00FC2207" w:rsidP="00FC2207"/>
    <w:p w14:paraId="6A11A7E3" w14:textId="77777777" w:rsidR="00FC2207" w:rsidRPr="00064ABF" w:rsidRDefault="00FC2207" w:rsidP="00FC2207">
      <w:r w:rsidRPr="00064ABF">
        <w:t>Det presiseres at fremdriftsplanen er tentativ</w:t>
      </w:r>
      <w:r>
        <w:t>,</w:t>
      </w:r>
      <w:r w:rsidRPr="00064ABF">
        <w:t xml:space="preserve"> og at Oppdragsgiver vil kunne foreta justeringer underveis i prosessen. </w:t>
      </w:r>
      <w:r w:rsidRPr="00DD2A20">
        <w:rPr>
          <w:b/>
        </w:rPr>
        <w:t>For sent innleverte tilbud vil bli avvist.</w:t>
      </w:r>
      <w:r w:rsidRPr="00064ABF">
        <w:t xml:space="preserve"> </w:t>
      </w:r>
    </w:p>
    <w:p w14:paraId="73503C0A" w14:textId="77777777" w:rsidR="00FC2207" w:rsidRDefault="00FC2207" w:rsidP="00FC2207"/>
    <w:p w14:paraId="0F116AA8" w14:textId="77777777" w:rsidR="00DC351C" w:rsidRPr="00DC351C" w:rsidRDefault="00DC351C" w:rsidP="00DC351C"/>
    <w:tbl>
      <w:tblPr>
        <w:tblStyle w:val="TableGrid11"/>
        <w:tblW w:w="9180" w:type="dxa"/>
        <w:tblLayout w:type="fixed"/>
        <w:tblLook w:val="01E0" w:firstRow="1" w:lastRow="1" w:firstColumn="1" w:lastColumn="1" w:noHBand="0" w:noVBand="0"/>
      </w:tblPr>
      <w:tblGrid>
        <w:gridCol w:w="6152"/>
        <w:gridCol w:w="3028"/>
      </w:tblGrid>
      <w:tr w:rsidR="00DC351C" w:rsidRPr="00DC351C" w14:paraId="6CB51928" w14:textId="77777777" w:rsidTr="00DC351C">
        <w:tc>
          <w:tcPr>
            <w:tcW w:w="6152" w:type="dxa"/>
            <w:shd w:val="clear" w:color="auto" w:fill="D9D9D9" w:themeFill="background1" w:themeFillShade="D9"/>
          </w:tcPr>
          <w:p w14:paraId="2A3558C5" w14:textId="77777777" w:rsidR="00DC351C" w:rsidRPr="00DC351C" w:rsidRDefault="00DC351C" w:rsidP="00DC351C">
            <w:pPr>
              <w:rPr>
                <w:b/>
                <w:lang w:eastAsia="nb-NO"/>
              </w:rPr>
            </w:pPr>
            <w:r w:rsidRPr="00DC351C">
              <w:rPr>
                <w:b/>
                <w:lang w:eastAsia="nb-NO"/>
              </w:rPr>
              <w:t>AKTIVITET</w:t>
            </w:r>
          </w:p>
        </w:tc>
        <w:tc>
          <w:tcPr>
            <w:tcW w:w="3028" w:type="dxa"/>
            <w:shd w:val="clear" w:color="auto" w:fill="D9D9D9" w:themeFill="background1" w:themeFillShade="D9"/>
          </w:tcPr>
          <w:p w14:paraId="5B9B37B6" w14:textId="77777777" w:rsidR="00DC351C" w:rsidRPr="00DC351C" w:rsidRDefault="00DC351C" w:rsidP="00DC351C">
            <w:pPr>
              <w:rPr>
                <w:b/>
                <w:lang w:eastAsia="nb-NO"/>
              </w:rPr>
            </w:pPr>
            <w:r w:rsidRPr="00DC351C">
              <w:rPr>
                <w:b/>
                <w:lang w:eastAsia="nb-NO"/>
              </w:rPr>
              <w:t>DATO</w:t>
            </w:r>
          </w:p>
        </w:tc>
      </w:tr>
      <w:tr w:rsidR="00DC351C" w:rsidRPr="00DC351C" w14:paraId="578DA598" w14:textId="77777777" w:rsidTr="00DC351C">
        <w:tc>
          <w:tcPr>
            <w:tcW w:w="6152" w:type="dxa"/>
          </w:tcPr>
          <w:p w14:paraId="7A92FDC7" w14:textId="77777777" w:rsidR="00DC351C" w:rsidRPr="00DC351C" w:rsidRDefault="00DC351C" w:rsidP="00DC351C">
            <w:pPr>
              <w:rPr>
                <w:lang w:eastAsia="nb-NO"/>
              </w:rPr>
            </w:pPr>
            <w:r w:rsidRPr="00DC351C">
              <w:rPr>
                <w:lang w:eastAsia="nb-NO"/>
              </w:rPr>
              <w:t xml:space="preserve">Kunngjøring i </w:t>
            </w:r>
            <w:proofErr w:type="spellStart"/>
            <w:r w:rsidRPr="00DC351C">
              <w:rPr>
                <w:lang w:eastAsia="nb-NO"/>
              </w:rPr>
              <w:t>Doffin</w:t>
            </w:r>
            <w:proofErr w:type="spellEnd"/>
            <w:r w:rsidRPr="00DC351C">
              <w:rPr>
                <w:lang w:eastAsia="nb-NO"/>
              </w:rPr>
              <w:t>/TED</w:t>
            </w:r>
          </w:p>
        </w:tc>
        <w:tc>
          <w:tcPr>
            <w:tcW w:w="3028" w:type="dxa"/>
          </w:tcPr>
          <w:p w14:paraId="741EAADC" w14:textId="67D1AADA" w:rsidR="00DC351C" w:rsidRPr="00DC351C" w:rsidRDefault="00742D7F" w:rsidP="0045191E">
            <w:pPr>
              <w:rPr>
                <w:lang w:eastAsia="nb-NO"/>
              </w:rPr>
            </w:pPr>
            <w:sdt>
              <w:sdtPr>
                <w:rPr>
                  <w:lang w:eastAsia="nb-NO"/>
                </w:rPr>
                <w:id w:val="1182242889"/>
                <w:placeholder>
                  <w:docPart w:val="FCE929FA3EBC46B88A389FB9769A1558"/>
                </w:placeholder>
                <w:date w:fullDate="2019-07-12T00:00:00Z">
                  <w:dateFormat w:val="dd.MM.yyyy"/>
                  <w:lid w:val="nb-NO"/>
                  <w:storeMappedDataAs w:val="dateTime"/>
                  <w:calendar w:val="gregorian"/>
                </w:date>
              </w:sdtPr>
              <w:sdtEndPr/>
              <w:sdtContent>
                <w:proofErr w:type="gramStart"/>
                <w:r w:rsidR="001F2232">
                  <w:rPr>
                    <w:lang w:eastAsia="nb-NO"/>
                  </w:rPr>
                  <w:t>12.07.2019</w:t>
                </w:r>
                <w:proofErr w:type="gramEnd"/>
              </w:sdtContent>
            </w:sdt>
          </w:p>
        </w:tc>
      </w:tr>
      <w:tr w:rsidR="00DC351C" w:rsidRPr="00DC351C" w14:paraId="14537090" w14:textId="77777777" w:rsidTr="00DC351C">
        <w:tc>
          <w:tcPr>
            <w:tcW w:w="6152" w:type="dxa"/>
            <w:tcBorders>
              <w:bottom w:val="single" w:sz="4" w:space="0" w:color="auto"/>
            </w:tcBorders>
          </w:tcPr>
          <w:p w14:paraId="701692CE" w14:textId="77777777" w:rsidR="00DC351C" w:rsidRPr="00DC351C" w:rsidRDefault="00DC351C" w:rsidP="00DC351C">
            <w:pPr>
              <w:rPr>
                <w:lang w:eastAsia="nb-NO"/>
              </w:rPr>
            </w:pPr>
            <w:r w:rsidRPr="00DC351C">
              <w:rPr>
                <w:lang w:eastAsia="nb-NO"/>
              </w:rPr>
              <w:t>Frist for å stille spørsmål til konkurransegrunnlaget</w:t>
            </w:r>
          </w:p>
        </w:tc>
        <w:tc>
          <w:tcPr>
            <w:tcW w:w="3028" w:type="dxa"/>
            <w:tcBorders>
              <w:bottom w:val="single" w:sz="4" w:space="0" w:color="auto"/>
            </w:tcBorders>
          </w:tcPr>
          <w:p w14:paraId="2D0AD9D4" w14:textId="60B25339" w:rsidR="00DC351C" w:rsidRPr="00DC351C" w:rsidRDefault="00742D7F" w:rsidP="007A54D9">
            <w:pPr>
              <w:rPr>
                <w:lang w:eastAsia="nb-NO"/>
              </w:rPr>
            </w:pPr>
            <w:sdt>
              <w:sdtPr>
                <w:rPr>
                  <w:lang w:eastAsia="nb-NO"/>
                </w:rPr>
                <w:id w:val="-1707173574"/>
                <w:placeholder>
                  <w:docPart w:val="57980F22196F4C6EB4EA6D69F0F4A2CC"/>
                </w:placeholder>
                <w:date w:fullDate="2019-08-14T00:00:00Z">
                  <w:dateFormat w:val="dd.MM.yyyy"/>
                  <w:lid w:val="nb-NO"/>
                  <w:storeMappedDataAs w:val="dateTime"/>
                  <w:calendar w:val="gregorian"/>
                </w:date>
              </w:sdtPr>
              <w:sdtEndPr/>
              <w:sdtContent>
                <w:proofErr w:type="gramStart"/>
                <w:r w:rsidR="001F2232">
                  <w:rPr>
                    <w:lang w:eastAsia="nb-NO"/>
                  </w:rPr>
                  <w:t>14.08.2019</w:t>
                </w:r>
                <w:proofErr w:type="gramEnd"/>
              </w:sdtContent>
            </w:sdt>
          </w:p>
        </w:tc>
      </w:tr>
      <w:tr w:rsidR="00DC351C" w:rsidRPr="00DC351C" w14:paraId="1EB4CDF5" w14:textId="77777777" w:rsidTr="00DC351C">
        <w:tc>
          <w:tcPr>
            <w:tcW w:w="6152" w:type="dxa"/>
          </w:tcPr>
          <w:p w14:paraId="6011EFEB" w14:textId="77777777" w:rsidR="00DC351C" w:rsidRPr="00DC351C" w:rsidRDefault="00DC351C" w:rsidP="00DC351C">
            <w:pPr>
              <w:rPr>
                <w:b/>
                <w:lang w:eastAsia="nb-NO"/>
              </w:rPr>
            </w:pPr>
            <w:r w:rsidRPr="00DC351C">
              <w:rPr>
                <w:b/>
                <w:lang w:eastAsia="nb-NO"/>
              </w:rPr>
              <w:t xml:space="preserve">Tilbudsfrist </w:t>
            </w:r>
          </w:p>
        </w:tc>
        <w:sdt>
          <w:sdtPr>
            <w:rPr>
              <w:b/>
              <w:lang w:eastAsia="nb-NO"/>
            </w:rPr>
            <w:id w:val="-2130315692"/>
            <w:placeholder>
              <w:docPart w:val="30E5BCB1996947A8A94ED8BD39C49F13"/>
            </w:placeholder>
            <w:date w:fullDate="2019-08-21T12:00:00Z">
              <w:dateFormat w:val="dd.MM.yyyy kl. HH:mm"/>
              <w:lid w:val="nb-NO"/>
              <w:storeMappedDataAs w:val="dateTime"/>
              <w:calendar w:val="gregorian"/>
            </w:date>
          </w:sdtPr>
          <w:sdtEndPr/>
          <w:sdtContent>
            <w:tc>
              <w:tcPr>
                <w:tcW w:w="3028" w:type="dxa"/>
              </w:tcPr>
              <w:p w14:paraId="2B2DFFA3" w14:textId="23421AE8" w:rsidR="00DC351C" w:rsidRPr="00DC351C" w:rsidRDefault="001F2232" w:rsidP="009A457B">
                <w:pPr>
                  <w:rPr>
                    <w:lang w:eastAsia="nb-NO"/>
                  </w:rPr>
                </w:pPr>
                <w:proofErr w:type="gramStart"/>
                <w:r>
                  <w:rPr>
                    <w:b/>
                    <w:lang w:eastAsia="nb-NO"/>
                  </w:rPr>
                  <w:t>21.08.2019</w:t>
                </w:r>
                <w:proofErr w:type="gramEnd"/>
                <w:r>
                  <w:rPr>
                    <w:b/>
                    <w:lang w:eastAsia="nb-NO"/>
                  </w:rPr>
                  <w:t xml:space="preserve"> kl. 12:00</w:t>
                </w:r>
              </w:p>
            </w:tc>
          </w:sdtContent>
        </w:sdt>
      </w:tr>
      <w:tr w:rsidR="00DC351C" w:rsidRPr="00DC351C" w14:paraId="035141D7" w14:textId="77777777" w:rsidTr="00DC351C">
        <w:tc>
          <w:tcPr>
            <w:tcW w:w="6152" w:type="dxa"/>
          </w:tcPr>
          <w:p w14:paraId="194DFD42" w14:textId="77777777" w:rsidR="00DC351C" w:rsidRPr="00DC351C" w:rsidRDefault="00DC351C" w:rsidP="00DC351C">
            <w:pPr>
              <w:rPr>
                <w:lang w:eastAsia="nb-NO"/>
              </w:rPr>
            </w:pPr>
            <w:r w:rsidRPr="00DC351C">
              <w:rPr>
                <w:lang w:eastAsia="nb-NO"/>
              </w:rPr>
              <w:t>Tilbudsevaluering og evt. avklaringer/forhandlinger</w:t>
            </w:r>
          </w:p>
        </w:tc>
        <w:tc>
          <w:tcPr>
            <w:tcW w:w="3028" w:type="dxa"/>
          </w:tcPr>
          <w:p w14:paraId="5FF98ADE" w14:textId="174DC2F8" w:rsidR="00DC351C" w:rsidRPr="00DC351C" w:rsidRDefault="00DC351C" w:rsidP="009A457B">
            <w:pPr>
              <w:rPr>
                <w:lang w:eastAsia="nb-NO"/>
              </w:rPr>
            </w:pPr>
            <w:r w:rsidRPr="00DC351C">
              <w:rPr>
                <w:lang w:eastAsia="nb-NO"/>
              </w:rPr>
              <w:t xml:space="preserve">Uke </w:t>
            </w:r>
            <w:r w:rsidR="009A457B">
              <w:rPr>
                <w:lang w:eastAsia="nb-NO"/>
              </w:rPr>
              <w:t>34-35</w:t>
            </w:r>
          </w:p>
        </w:tc>
      </w:tr>
      <w:tr w:rsidR="00DC351C" w:rsidRPr="00DC351C" w14:paraId="1F89E0B2" w14:textId="77777777" w:rsidTr="00DC351C">
        <w:tc>
          <w:tcPr>
            <w:tcW w:w="6152" w:type="dxa"/>
          </w:tcPr>
          <w:p w14:paraId="5F578AC1" w14:textId="77777777" w:rsidR="00DC351C" w:rsidRPr="00DC351C" w:rsidRDefault="00DC351C" w:rsidP="00DC351C">
            <w:pPr>
              <w:rPr>
                <w:lang w:eastAsia="nb-NO"/>
              </w:rPr>
            </w:pPr>
            <w:r w:rsidRPr="00DC351C">
              <w:rPr>
                <w:lang w:eastAsia="nb-NO"/>
              </w:rPr>
              <w:t>Kontraktstildeling</w:t>
            </w:r>
          </w:p>
        </w:tc>
        <w:tc>
          <w:tcPr>
            <w:tcW w:w="3028" w:type="dxa"/>
          </w:tcPr>
          <w:p w14:paraId="3C72EA0E" w14:textId="6C9A2193" w:rsidR="00DC351C" w:rsidRPr="00DC351C" w:rsidRDefault="00742D7F" w:rsidP="00DC351C">
            <w:pPr>
              <w:rPr>
                <w:lang w:eastAsia="nb-NO"/>
              </w:rPr>
            </w:pPr>
            <w:sdt>
              <w:sdtPr>
                <w:rPr>
                  <w:lang w:eastAsia="nb-NO"/>
                </w:rPr>
                <w:id w:val="-1489326323"/>
                <w:placeholder>
                  <w:docPart w:val="0C3F6444D8E04097BBA5FEC5FAE378BB"/>
                </w:placeholder>
                <w:date w:fullDate="2019-08-28T00:00:00Z">
                  <w:dateFormat w:val="dd.MM.yyyy"/>
                  <w:lid w:val="nb-NO"/>
                  <w:storeMappedDataAs w:val="dateTime"/>
                  <w:calendar w:val="gregorian"/>
                </w:date>
              </w:sdtPr>
              <w:sdtEndPr/>
              <w:sdtContent>
                <w:proofErr w:type="gramStart"/>
                <w:r w:rsidR="001F2232">
                  <w:rPr>
                    <w:lang w:eastAsia="nb-NO"/>
                  </w:rPr>
                  <w:t>28.08.2019</w:t>
                </w:r>
                <w:proofErr w:type="gramEnd"/>
              </w:sdtContent>
            </w:sdt>
          </w:p>
        </w:tc>
      </w:tr>
      <w:tr w:rsidR="00DC351C" w:rsidRPr="00DC351C" w14:paraId="3C12957C" w14:textId="77777777" w:rsidTr="00DC351C">
        <w:tc>
          <w:tcPr>
            <w:tcW w:w="6152" w:type="dxa"/>
          </w:tcPr>
          <w:p w14:paraId="077DDCB1" w14:textId="77777777" w:rsidR="00DC351C" w:rsidRPr="00DC351C" w:rsidRDefault="00DC351C" w:rsidP="00DC351C">
            <w:pPr>
              <w:rPr>
                <w:lang w:eastAsia="nb-NO"/>
              </w:rPr>
            </w:pPr>
            <w:r w:rsidRPr="00DC351C">
              <w:rPr>
                <w:lang w:eastAsia="nb-NO"/>
              </w:rPr>
              <w:t>Karensperiodens utløp</w:t>
            </w:r>
          </w:p>
        </w:tc>
        <w:tc>
          <w:tcPr>
            <w:tcW w:w="3028" w:type="dxa"/>
          </w:tcPr>
          <w:p w14:paraId="0288257B" w14:textId="53353A83" w:rsidR="00DC351C" w:rsidRPr="00DC351C" w:rsidRDefault="00742D7F" w:rsidP="009A457B">
            <w:pPr>
              <w:rPr>
                <w:lang w:eastAsia="nb-NO"/>
              </w:rPr>
            </w:pPr>
            <w:sdt>
              <w:sdtPr>
                <w:rPr>
                  <w:lang w:eastAsia="nb-NO"/>
                </w:rPr>
                <w:id w:val="-496417765"/>
                <w:placeholder>
                  <w:docPart w:val="6254976D4E8A4674ABF1E4DD43535CA0"/>
                </w:placeholder>
                <w:date w:fullDate="2019-09-08T00:00:00Z">
                  <w:dateFormat w:val="dd.MM.yyyy"/>
                  <w:lid w:val="nb-NO"/>
                  <w:storeMappedDataAs w:val="dateTime"/>
                  <w:calendar w:val="gregorian"/>
                </w:date>
              </w:sdtPr>
              <w:sdtEndPr/>
              <w:sdtContent>
                <w:proofErr w:type="gramStart"/>
                <w:r w:rsidR="001F2232">
                  <w:rPr>
                    <w:lang w:eastAsia="nb-NO"/>
                  </w:rPr>
                  <w:t>08.09.2019</w:t>
                </w:r>
                <w:proofErr w:type="gramEnd"/>
              </w:sdtContent>
            </w:sdt>
          </w:p>
        </w:tc>
      </w:tr>
      <w:tr w:rsidR="00DC351C" w:rsidRPr="00DC351C" w14:paraId="25FD51FC" w14:textId="77777777" w:rsidTr="00DC351C">
        <w:tc>
          <w:tcPr>
            <w:tcW w:w="6152" w:type="dxa"/>
          </w:tcPr>
          <w:p w14:paraId="2FFD7990" w14:textId="77777777" w:rsidR="00DC351C" w:rsidRPr="00DC351C" w:rsidRDefault="00DC351C" w:rsidP="00DC351C">
            <w:pPr>
              <w:rPr>
                <w:lang w:eastAsia="nb-NO"/>
              </w:rPr>
            </w:pPr>
            <w:r w:rsidRPr="00DC351C">
              <w:rPr>
                <w:lang w:eastAsia="nb-NO"/>
              </w:rPr>
              <w:t>Kontraktsignering</w:t>
            </w:r>
          </w:p>
        </w:tc>
        <w:tc>
          <w:tcPr>
            <w:tcW w:w="3028" w:type="dxa"/>
          </w:tcPr>
          <w:p w14:paraId="2A2D46AE" w14:textId="2D3618BD" w:rsidR="00DC351C" w:rsidRPr="00DC351C" w:rsidRDefault="00742D7F" w:rsidP="00E47C18">
            <w:pPr>
              <w:rPr>
                <w:lang w:eastAsia="nb-NO"/>
              </w:rPr>
            </w:pPr>
            <w:sdt>
              <w:sdtPr>
                <w:rPr>
                  <w:lang w:eastAsia="nb-NO"/>
                </w:rPr>
                <w:id w:val="365414508"/>
                <w:placeholder>
                  <w:docPart w:val="146EA4C382A34AE39C4E3BA5CF2DEB65"/>
                </w:placeholder>
                <w:date w:fullDate="2019-09-09T00:00:00Z">
                  <w:dateFormat w:val="dd.MM.yyyy"/>
                  <w:lid w:val="nb-NO"/>
                  <w:storeMappedDataAs w:val="dateTime"/>
                  <w:calendar w:val="gregorian"/>
                </w:date>
              </w:sdtPr>
              <w:sdtEndPr/>
              <w:sdtContent>
                <w:proofErr w:type="gramStart"/>
                <w:r w:rsidR="001F2232">
                  <w:rPr>
                    <w:lang w:eastAsia="nb-NO"/>
                  </w:rPr>
                  <w:t>09.09.2019</w:t>
                </w:r>
                <w:proofErr w:type="gramEnd"/>
              </w:sdtContent>
            </w:sdt>
          </w:p>
        </w:tc>
      </w:tr>
      <w:tr w:rsidR="00DC351C" w:rsidRPr="00DC351C" w14:paraId="1BE74253" w14:textId="77777777" w:rsidTr="00DC351C">
        <w:tc>
          <w:tcPr>
            <w:tcW w:w="6152" w:type="dxa"/>
          </w:tcPr>
          <w:p w14:paraId="023F030C" w14:textId="77777777" w:rsidR="00DC351C" w:rsidRPr="00DC351C" w:rsidRDefault="00DC351C" w:rsidP="00DC351C">
            <w:pPr>
              <w:rPr>
                <w:b/>
                <w:lang w:eastAsia="nb-NO"/>
              </w:rPr>
            </w:pPr>
            <w:r w:rsidRPr="00DC351C">
              <w:rPr>
                <w:b/>
                <w:lang w:eastAsia="nb-NO"/>
              </w:rPr>
              <w:t>Vedståelsesfrist</w:t>
            </w:r>
          </w:p>
        </w:tc>
        <w:sdt>
          <w:sdtPr>
            <w:rPr>
              <w:b/>
              <w:lang w:eastAsia="nb-NO"/>
            </w:rPr>
            <w:id w:val="970248800"/>
            <w:placeholder>
              <w:docPart w:val="4BFBA2D75AD34CC3BDA8FD65C76CBAB9"/>
            </w:placeholder>
            <w:date w:fullDate="2019-12-31T12:00:00Z">
              <w:dateFormat w:val="dd.MM.yyyy kl. HH:mm"/>
              <w:lid w:val="nb-NO"/>
              <w:storeMappedDataAs w:val="dateTime"/>
              <w:calendar w:val="gregorian"/>
            </w:date>
          </w:sdtPr>
          <w:sdtEndPr/>
          <w:sdtContent>
            <w:tc>
              <w:tcPr>
                <w:tcW w:w="3028" w:type="dxa"/>
              </w:tcPr>
              <w:p w14:paraId="46649650" w14:textId="6CF6125C" w:rsidR="00DC351C" w:rsidRPr="00DC351C" w:rsidRDefault="001F2232" w:rsidP="009A457B">
                <w:pPr>
                  <w:rPr>
                    <w:lang w:eastAsia="nb-NO"/>
                  </w:rPr>
                </w:pPr>
                <w:r>
                  <w:rPr>
                    <w:b/>
                    <w:lang w:eastAsia="nb-NO"/>
                  </w:rPr>
                  <w:t>31.12.2019 kl. 12:00</w:t>
                </w:r>
              </w:p>
            </w:tc>
          </w:sdtContent>
        </w:sdt>
      </w:tr>
    </w:tbl>
    <w:p w14:paraId="01CBCE7A" w14:textId="77777777" w:rsidR="00FC2207" w:rsidRPr="00064ABF" w:rsidRDefault="00FC2207" w:rsidP="00FC2207"/>
    <w:p w14:paraId="4484C099" w14:textId="77777777" w:rsidR="00FC2207" w:rsidRDefault="00FC2207" w:rsidP="00FC2207">
      <w:pPr>
        <w:pStyle w:val="Overskrift2"/>
      </w:pPr>
      <w:bookmarkStart w:id="63" w:name="_Toc511646632"/>
      <w:bookmarkStart w:id="64" w:name="_Toc13821472"/>
      <w:bookmarkStart w:id="65" w:name="_Toc441227329"/>
      <w:r>
        <w:t>Kommunikasjon, spørsmål til konkurransegrunnlaget og tilleggsinformasjon</w:t>
      </w:r>
      <w:bookmarkEnd w:id="63"/>
      <w:bookmarkEnd w:id="64"/>
      <w:r>
        <w:t xml:space="preserve"> </w:t>
      </w:r>
    </w:p>
    <w:p w14:paraId="33DD87CC" w14:textId="77777777" w:rsidR="00FC2207" w:rsidRDefault="00FC2207" w:rsidP="00FC2207">
      <w:r>
        <w:t xml:space="preserve">All kommunikasjon underveis i anskaffelsesprosessen skal foregå via </w:t>
      </w:r>
      <w:proofErr w:type="spellStart"/>
      <w:r>
        <w:t>Mercell</w:t>
      </w:r>
      <w:proofErr w:type="spellEnd"/>
      <w:r>
        <w:t>.</w:t>
      </w:r>
    </w:p>
    <w:p w14:paraId="54AF6B42" w14:textId="77777777" w:rsidR="00FC2207" w:rsidRDefault="00FC2207" w:rsidP="00FC2207"/>
    <w:p w14:paraId="68B2AE1F" w14:textId="77777777" w:rsidR="00FC2207" w:rsidRDefault="00FC2207" w:rsidP="00FC2207">
      <w:r>
        <w:t xml:space="preserve">Inne på konkurransen i </w:t>
      </w:r>
      <w:proofErr w:type="spellStart"/>
      <w:r>
        <w:t>Mercell</w:t>
      </w:r>
      <w:proofErr w:type="spellEnd"/>
      <w:r>
        <w:t xml:space="preserve"> velges </w:t>
      </w:r>
      <w:proofErr w:type="spellStart"/>
      <w:r>
        <w:t>fanebladet</w:t>
      </w:r>
      <w:proofErr w:type="spellEnd"/>
      <w:r>
        <w:t xml:space="preserve"> «kommunikasjon». Klikk deretter på ikonet «ny melding» i menylinjen. Skriv inn spørsmålet/informasjonen og trykk på «send». Oppdragsgiver mottar så spørsmålet/informasjonen. </w:t>
      </w:r>
    </w:p>
    <w:p w14:paraId="29CED1BA" w14:textId="77777777" w:rsidR="00FC2207" w:rsidRDefault="00FC2207" w:rsidP="00FC2207"/>
    <w:p w14:paraId="7E5086B6" w14:textId="6047A88A" w:rsidR="00FC2207" w:rsidRDefault="00FC2207" w:rsidP="00FC2207">
      <w:r>
        <w:t xml:space="preserve">Eventuelle spørsmål leverandørene måtte ha til konkurransegrunnlaget, må fremmes innen fristen oppgitt i pkt. </w:t>
      </w:r>
      <w:r>
        <w:fldChar w:fldCharType="begin"/>
      </w:r>
      <w:r>
        <w:instrText xml:space="preserve"> REF _Ref482005223 \r \h </w:instrText>
      </w:r>
      <w:r>
        <w:fldChar w:fldCharType="separate"/>
      </w:r>
      <w:r>
        <w:t>2.3.1</w:t>
      </w:r>
      <w:r>
        <w:fldChar w:fldCharType="end"/>
      </w:r>
      <w:r>
        <w:t xml:space="preserve">. </w:t>
      </w:r>
    </w:p>
    <w:p w14:paraId="724CF285" w14:textId="77777777" w:rsidR="00FC2207" w:rsidRDefault="00FC2207" w:rsidP="00FC2207"/>
    <w:p w14:paraId="0D00C2A5" w14:textId="12521866" w:rsidR="00FC2207" w:rsidRPr="00064ABF" w:rsidRDefault="0046136F" w:rsidP="00FC2207">
      <w:r>
        <w:lastRenderedPageBreak/>
        <w:t xml:space="preserve">Spørsmål mottatt </w:t>
      </w:r>
      <w:r w:rsidR="00FC2207">
        <w:t>før tilbudsfristens utløp</w:t>
      </w:r>
      <w:r>
        <w:t xml:space="preserve"> vil</w:t>
      </w:r>
      <w:r w:rsidR="00FC2207">
        <w:t xml:space="preserve"> bli besvart i anonymisert form og gjort tilgjengelig som tilleggsinformasjon for alle som har meldt sin interesse i </w:t>
      </w:r>
      <w:proofErr w:type="spellStart"/>
      <w:r w:rsidR="00FC2207">
        <w:t>Mercell</w:t>
      </w:r>
      <w:proofErr w:type="spellEnd"/>
      <w:r w:rsidR="00FC2207">
        <w:t xml:space="preserve">. Tilleggsinformasjon er tilgjengelig under </w:t>
      </w:r>
      <w:proofErr w:type="spellStart"/>
      <w:r w:rsidR="00FC2207">
        <w:t>fanebladet</w:t>
      </w:r>
      <w:proofErr w:type="spellEnd"/>
      <w:r w:rsidR="00FC2207">
        <w:t xml:space="preserve"> «kommunikasjon» og deretter under </w:t>
      </w:r>
      <w:proofErr w:type="spellStart"/>
      <w:r w:rsidR="00FC2207">
        <w:t>fanebladet</w:t>
      </w:r>
      <w:proofErr w:type="spellEnd"/>
      <w:r w:rsidR="00FC2207">
        <w:t xml:space="preserve"> «tilleggsinformasjon». Leverandører som allerede har meldt sin interesse vil også få en melding via e-post dersom det gis tilleggsinformasjon i konkurransen. Leverandøren kan da følge linken i meldingen for å komme til den aktuelle konkurransen.</w:t>
      </w:r>
    </w:p>
    <w:p w14:paraId="7137DDD3" w14:textId="77777777" w:rsidR="00FC2207" w:rsidRPr="00064ABF" w:rsidRDefault="00FC2207" w:rsidP="00FC2207">
      <w:pPr>
        <w:pStyle w:val="Overskrift2"/>
      </w:pPr>
      <w:bookmarkStart w:id="66" w:name="_Toc482711867"/>
      <w:bookmarkStart w:id="67" w:name="_Toc511646633"/>
      <w:bookmarkStart w:id="68" w:name="_Toc13821473"/>
      <w:r w:rsidRPr="00064ABF">
        <w:t>Rettelse, supplering og/eller endring av konkurransegrunnlaget</w:t>
      </w:r>
      <w:bookmarkEnd w:id="65"/>
      <w:bookmarkEnd w:id="66"/>
      <w:bookmarkEnd w:id="67"/>
      <w:bookmarkEnd w:id="68"/>
    </w:p>
    <w:p w14:paraId="0745D61A" w14:textId="77777777" w:rsidR="00FC2207" w:rsidRDefault="00FC2207" w:rsidP="00FC2207">
      <w:r>
        <w:t xml:space="preserve">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w:t>
      </w:r>
      <w:proofErr w:type="spellStart"/>
      <w:r>
        <w:t>Mercell</w:t>
      </w:r>
      <w:proofErr w:type="spellEnd"/>
      <w:r>
        <w:t>.</w:t>
      </w:r>
    </w:p>
    <w:p w14:paraId="1D334CE2" w14:textId="77777777" w:rsidR="00FC2207" w:rsidRDefault="00FC2207" w:rsidP="00FC2207"/>
    <w:p w14:paraId="54193EBC" w14:textId="77777777" w:rsidR="00FC2207" w:rsidRDefault="00FC2207" w:rsidP="00FC2207">
      <w:r>
        <w:t xml:space="preserve">Opplysninger om rettelser, suppleringer og endringer kunngjøres elektronisk via </w:t>
      </w:r>
      <w:proofErr w:type="spellStart"/>
      <w:r>
        <w:t>Mercell</w:t>
      </w:r>
      <w:proofErr w:type="spellEnd"/>
      <w:r>
        <w:t xml:space="preserve">. </w:t>
      </w:r>
    </w:p>
    <w:p w14:paraId="67889AD2" w14:textId="77777777" w:rsidR="00FC2207" w:rsidRDefault="00FC2207" w:rsidP="00FC2207"/>
    <w:p w14:paraId="7EA85309" w14:textId="77777777" w:rsidR="00FC2207" w:rsidRPr="00064ABF" w:rsidRDefault="00FC2207" w:rsidP="00FC2207">
      <w:r>
        <w:t xml:space="preserve">Dersom det oppdages feil i konkurransegrunnlaget, bes det om at det formidles til Oppdragsgiver via kommunikasjonsmodulen i </w:t>
      </w:r>
      <w:proofErr w:type="spellStart"/>
      <w:r>
        <w:t>Mercell</w:t>
      </w:r>
      <w:proofErr w:type="spellEnd"/>
      <w:r>
        <w:t>.</w:t>
      </w:r>
      <w:r w:rsidRPr="00064ABF">
        <w:rPr>
          <w:lang w:eastAsia="nb-NO"/>
        </w:rPr>
        <w:br w:type="page"/>
      </w:r>
    </w:p>
    <w:p w14:paraId="1A867DED" w14:textId="77777777" w:rsidR="00FC2207" w:rsidRPr="00064ABF" w:rsidRDefault="00FC2207" w:rsidP="00FC2207">
      <w:pPr>
        <w:pStyle w:val="Overskrift1"/>
      </w:pPr>
      <w:bookmarkStart w:id="69" w:name="_Toc482711869"/>
      <w:bookmarkStart w:id="70" w:name="_Toc511646634"/>
      <w:bookmarkStart w:id="71" w:name="_Toc13821474"/>
      <w:r w:rsidRPr="00064ABF">
        <w:lastRenderedPageBreak/>
        <w:t>Administrative bestemmelser</w:t>
      </w:r>
      <w:bookmarkEnd w:id="69"/>
      <w:bookmarkEnd w:id="70"/>
      <w:bookmarkEnd w:id="71"/>
      <w:r w:rsidRPr="00064ABF">
        <w:t xml:space="preserve"> </w:t>
      </w:r>
    </w:p>
    <w:p w14:paraId="3499B81A" w14:textId="77777777" w:rsidR="00FC2207" w:rsidRPr="00064ABF" w:rsidRDefault="00FC2207" w:rsidP="00FC2207">
      <w:pPr>
        <w:pStyle w:val="Overskrift2"/>
      </w:pPr>
      <w:bookmarkStart w:id="72" w:name="_Toc482711896"/>
      <w:bookmarkStart w:id="73" w:name="_Toc511646635"/>
      <w:bookmarkStart w:id="74" w:name="_Toc13821475"/>
      <w:bookmarkStart w:id="75" w:name="_Ref272405920"/>
      <w:bookmarkStart w:id="76" w:name="_Toc322534498"/>
      <w:bookmarkStart w:id="77" w:name="_Toc469598746"/>
      <w:bookmarkStart w:id="78" w:name="_Toc482711872"/>
      <w:r w:rsidRPr="00064ABF">
        <w:t>Språk</w:t>
      </w:r>
      <w:bookmarkEnd w:id="72"/>
      <w:bookmarkEnd w:id="73"/>
      <w:bookmarkEnd w:id="74"/>
    </w:p>
    <w:p w14:paraId="7D0B08F5" w14:textId="77777777" w:rsidR="00FC2207" w:rsidRDefault="00FC2207" w:rsidP="00FC2207">
      <w:r w:rsidRPr="00064ABF">
        <w:t>All skriftlig og muntlig kommunikasjon i forbindelse med denne konkurransen skal foregå på norsk. Språkkravet gjelder også selve tilbudet.</w:t>
      </w:r>
    </w:p>
    <w:p w14:paraId="59EF3154" w14:textId="77777777" w:rsidR="00FC2207" w:rsidRPr="00064ABF" w:rsidRDefault="00FC2207" w:rsidP="00FC2207">
      <w:pPr>
        <w:pStyle w:val="Overskrift2"/>
      </w:pPr>
      <w:bookmarkStart w:id="79" w:name="_Ref468535764"/>
      <w:bookmarkStart w:id="80" w:name="_Toc482711873"/>
      <w:bookmarkStart w:id="81" w:name="_Ref485023994"/>
      <w:bookmarkStart w:id="82" w:name="_Toc511646639"/>
      <w:bookmarkStart w:id="83" w:name="_Toc13821476"/>
      <w:bookmarkEnd w:id="75"/>
      <w:bookmarkEnd w:id="76"/>
      <w:bookmarkEnd w:id="77"/>
      <w:bookmarkEnd w:id="78"/>
      <w:r w:rsidRPr="00064ABF">
        <w:t>Offentlighet</w:t>
      </w:r>
      <w:bookmarkEnd w:id="79"/>
      <w:bookmarkEnd w:id="80"/>
      <w:r w:rsidRPr="00064ABF">
        <w:t xml:space="preserve"> og taushetsplikt</w:t>
      </w:r>
      <w:bookmarkEnd w:id="81"/>
      <w:bookmarkEnd w:id="82"/>
      <w:bookmarkEnd w:id="83"/>
    </w:p>
    <w:p w14:paraId="48445A6D" w14:textId="77777777" w:rsidR="00FC2207" w:rsidRDefault="00FC2207" w:rsidP="00FC2207">
      <w:r w:rsidRPr="00064ABF">
        <w:t xml:space="preserve">For allmennhetens innsyn i dokumenter knyttet til en offentlig anskaffelse gjelder </w:t>
      </w:r>
      <w:proofErr w:type="spellStart"/>
      <w:r w:rsidRPr="00064ABF">
        <w:t>offentleglova</w:t>
      </w:r>
      <w:proofErr w:type="spellEnd"/>
      <w:r w:rsidRPr="00064ABF">
        <w:t xml:space="preserve"> og reglene om taushetsplikt i forvaltningsloven. </w:t>
      </w:r>
    </w:p>
    <w:p w14:paraId="014DEB8E" w14:textId="77777777" w:rsidR="00FC2207" w:rsidRDefault="00FC2207" w:rsidP="00FC2207"/>
    <w:p w14:paraId="255265E7" w14:textId="77777777" w:rsidR="00FC2207" w:rsidRPr="006F2D64" w:rsidRDefault="00FC2207" w:rsidP="00FC2207">
      <w:r w:rsidRPr="006F2D64">
        <w:t>Leverandørene skal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651C150D" w14:textId="77777777" w:rsidR="00FC2207" w:rsidRPr="00064ABF" w:rsidRDefault="00FC2207" w:rsidP="00FC2207"/>
    <w:p w14:paraId="016079AB" w14:textId="77777777" w:rsidR="00FC2207" w:rsidRDefault="00FC2207" w:rsidP="00FC2207">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6D283A22" w14:textId="77777777" w:rsidR="00FC2207" w:rsidRDefault="00FC2207" w:rsidP="00FC2207"/>
    <w:p w14:paraId="3B4B2037" w14:textId="77777777" w:rsidR="00FC2207" w:rsidRPr="00064ABF" w:rsidRDefault="00FC2207" w:rsidP="00FC2207">
      <w:r>
        <w:t xml:space="preserve">Leverandørene skal </w:t>
      </w:r>
      <w:r w:rsidRPr="00E26638">
        <w:t>beskytte informasjon av fortrolig karakter</w:t>
      </w:r>
      <w:r>
        <w:t xml:space="preserve"> som gjøres tilgjengelig for dem i forbindelse med anskaffelsen.</w:t>
      </w:r>
    </w:p>
    <w:p w14:paraId="4C1FB892" w14:textId="77777777" w:rsidR="00FC2207" w:rsidRPr="00064ABF" w:rsidRDefault="00FC2207" w:rsidP="00FC2207">
      <w:pPr>
        <w:pStyle w:val="Overskrift2"/>
      </w:pPr>
      <w:bookmarkStart w:id="84" w:name="_Toc511646640"/>
      <w:bookmarkStart w:id="85" w:name="_Toc13821477"/>
      <w:bookmarkStart w:id="86" w:name="_Toc482711876"/>
      <w:r w:rsidRPr="00064ABF">
        <w:t xml:space="preserve">Etiske retningslinjer og </w:t>
      </w:r>
      <w:r w:rsidRPr="00064ABF">
        <w:rPr>
          <w:rFonts w:eastAsia="Times New Roman"/>
        </w:rPr>
        <w:t>generelle krav til saksbehandlingen</w:t>
      </w:r>
      <w:bookmarkEnd w:id="84"/>
      <w:bookmarkEnd w:id="85"/>
    </w:p>
    <w:p w14:paraId="77F883AA" w14:textId="77777777" w:rsidR="00FC2207" w:rsidRPr="00064ABF" w:rsidRDefault="00FC2207" w:rsidP="00FC2207">
      <w:r w:rsidRPr="00064ABF">
        <w:t xml:space="preserve">Ansatte i forsvarssektoren </w:t>
      </w:r>
      <w:r>
        <w:t xml:space="preserve">og leverandørene i konkurransen </w:t>
      </w:r>
      <w:r w:rsidRPr="00064ABF">
        <w:t xml:space="preserve">skal opptre i samsvar med god forretningsskikk og sikre en høy </w:t>
      </w:r>
      <w:proofErr w:type="spellStart"/>
      <w:r w:rsidRPr="00064ABF">
        <w:t>forretningsetisk</w:t>
      </w:r>
      <w:proofErr w:type="spellEnd"/>
      <w:r w:rsidRPr="00064ABF">
        <w:t xml:space="preserve"> standard i sin saksbehandling i alle faser i anskaffelsesprosessen.</w:t>
      </w:r>
    </w:p>
    <w:p w14:paraId="13E00DAB" w14:textId="77777777" w:rsidR="00FC2207" w:rsidRPr="00064ABF" w:rsidRDefault="00FC2207" w:rsidP="00FC2207">
      <w:pPr>
        <w:rPr>
          <w:szCs w:val="20"/>
        </w:rPr>
      </w:pPr>
    </w:p>
    <w:p w14:paraId="157904CF" w14:textId="77777777" w:rsidR="00FC2207" w:rsidRPr="00064ABF" w:rsidRDefault="00FC2207" w:rsidP="00FC2207">
      <w:r>
        <w:rPr>
          <w:szCs w:val="20"/>
        </w:rPr>
        <w:t>En utdypning av dette fremkommer av B</w:t>
      </w:r>
      <w:r w:rsidRPr="00064ABF">
        <w:rPr>
          <w:szCs w:val="20"/>
        </w:rPr>
        <w:t xml:space="preserve">ilag </w:t>
      </w:r>
      <w:r>
        <w:rPr>
          <w:szCs w:val="20"/>
        </w:rPr>
        <w:t>3</w:t>
      </w:r>
      <w:r w:rsidRPr="00064ABF">
        <w:rPr>
          <w:szCs w:val="20"/>
        </w:rPr>
        <w:t xml:space="preserve"> </w:t>
      </w:r>
      <w:r>
        <w:rPr>
          <w:szCs w:val="20"/>
        </w:rPr>
        <w:t xml:space="preserve">– </w:t>
      </w:r>
      <w:r>
        <w:rPr>
          <w:lang w:eastAsia="nb-NO"/>
        </w:rPr>
        <w:t>Etisk egenerklæring og</w:t>
      </w:r>
      <w:r w:rsidRPr="00064ABF">
        <w:rPr>
          <w:lang w:eastAsia="nb-NO"/>
        </w:rPr>
        <w:t xml:space="preserve"> </w:t>
      </w:r>
      <w:r>
        <w:rPr>
          <w:szCs w:val="20"/>
        </w:rPr>
        <w:t>B</w:t>
      </w:r>
      <w:r w:rsidRPr="00064ABF">
        <w:rPr>
          <w:szCs w:val="20"/>
        </w:rPr>
        <w:t xml:space="preserve">ilag </w:t>
      </w:r>
      <w:r>
        <w:rPr>
          <w:szCs w:val="20"/>
        </w:rPr>
        <w:t>4</w:t>
      </w:r>
      <w:r w:rsidRPr="00064ABF">
        <w:rPr>
          <w:szCs w:val="20"/>
        </w:rPr>
        <w:t xml:space="preserve"> </w:t>
      </w:r>
      <w:r>
        <w:rPr>
          <w:szCs w:val="20"/>
        </w:rPr>
        <w:t xml:space="preserve">– </w:t>
      </w:r>
      <w:r w:rsidRPr="00064ABF">
        <w:rPr>
          <w:szCs w:val="20"/>
        </w:rPr>
        <w:t>Varsomhet,</w:t>
      </w:r>
      <w:r>
        <w:rPr>
          <w:szCs w:val="20"/>
        </w:rPr>
        <w:t xml:space="preserve"> taushetsplikt og habilitet</w:t>
      </w:r>
      <w:r w:rsidRPr="00064ABF">
        <w:rPr>
          <w:lang w:eastAsia="nb-NO"/>
        </w:rPr>
        <w:t>.</w:t>
      </w:r>
      <w:r w:rsidRPr="00064ABF">
        <w:t xml:space="preserve"> </w:t>
      </w:r>
      <w:r>
        <w:t>Ved å levere tilbud bekrefter leverandøren at Bilag 3 og 4 er lest og akseptert, og at eventuelle opplysninger i henhold til Bilag 3 punkt 3 fremgår av tilbudet.</w:t>
      </w:r>
    </w:p>
    <w:p w14:paraId="5EBA28B4" w14:textId="77777777" w:rsidR="00FC2207" w:rsidRPr="00064ABF" w:rsidRDefault="00FC2207" w:rsidP="00FC2207">
      <w:pPr>
        <w:pStyle w:val="Overskrift2"/>
      </w:pPr>
      <w:bookmarkStart w:id="87" w:name="_Toc511646641"/>
      <w:bookmarkStart w:id="88" w:name="_Toc13821478"/>
      <w:r w:rsidRPr="00064ABF">
        <w:t>Leverandørens deltakelseskostnader</w:t>
      </w:r>
      <w:bookmarkEnd w:id="86"/>
      <w:bookmarkEnd w:id="87"/>
      <w:bookmarkEnd w:id="88"/>
    </w:p>
    <w:p w14:paraId="26B86160" w14:textId="77777777" w:rsidR="00FC2207" w:rsidRPr="00064ABF" w:rsidRDefault="00FC2207" w:rsidP="00FC2207">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0A7C6D81" w14:textId="77777777" w:rsidR="00FC2207" w:rsidRPr="00064ABF" w:rsidRDefault="00FC2207" w:rsidP="00FC2207">
      <w:pPr>
        <w:pStyle w:val="Overskrift2"/>
      </w:pPr>
      <w:bookmarkStart w:id="89" w:name="_Toc511646642"/>
      <w:bookmarkStart w:id="90" w:name="_Toc13821479"/>
      <w:r w:rsidRPr="00064ABF">
        <w:t>Avvik fra konkurransegrunnlaget og avvisning</w:t>
      </w:r>
      <w:bookmarkEnd w:id="89"/>
      <w:bookmarkEnd w:id="90"/>
      <w:r w:rsidRPr="00064ABF">
        <w:t xml:space="preserve"> </w:t>
      </w:r>
    </w:p>
    <w:p w14:paraId="6281A83B" w14:textId="77777777" w:rsidR="00FC2207" w:rsidRPr="00064ABF" w:rsidRDefault="00FC2207" w:rsidP="00FC2207">
      <w:r w:rsidRPr="00064ABF">
        <w:t>Eventuelle avvik</w:t>
      </w:r>
      <w:r w:rsidRPr="00064ABF" w:rsidDel="00D56F70">
        <w:t xml:space="preserve"> skal angis presist og entydig</w:t>
      </w:r>
      <w:r w:rsidRPr="00064ABF">
        <w:t xml:space="preserve"> i Bilag </w:t>
      </w:r>
      <w:r>
        <w:t>1</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7E7EA3">
        <w:t xml:space="preserve"> </w:t>
      </w:r>
      <w:r>
        <w:t>Avvik må fremgå av dette dokumentet for å kunne påberopes av leverandøren.</w:t>
      </w:r>
      <w:r w:rsidRPr="00064ABF" w:rsidDel="00D56F70">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231FCC62" w14:textId="77777777" w:rsidR="00FC2207" w:rsidRPr="00064ABF" w:rsidRDefault="00FC2207" w:rsidP="00FC2207"/>
    <w:p w14:paraId="15F08320" w14:textId="77777777" w:rsidR="00FC2207" w:rsidRPr="00064ABF" w:rsidRDefault="00FC2207" w:rsidP="00FC2207">
      <w:r w:rsidRPr="00064ABF">
        <w:t xml:space="preserve">Oppdragsgiver anmoder leverandørene om å gjøre seg kjent med avvisningsreglene i FOA </w:t>
      </w:r>
      <w:proofErr w:type="spellStart"/>
      <w:r w:rsidRPr="00064ABF">
        <w:t>kap</w:t>
      </w:r>
      <w:proofErr w:type="spellEnd"/>
      <w:r w:rsidRPr="00064ABF">
        <w:t>. 24.</w:t>
      </w:r>
    </w:p>
    <w:p w14:paraId="775592E8" w14:textId="77777777" w:rsidR="00FC2207" w:rsidRDefault="00FC2207" w:rsidP="00DC351C">
      <w:pPr>
        <w:pStyle w:val="Overskrift1"/>
      </w:pPr>
      <w:bookmarkStart w:id="91" w:name="_Toc511646646"/>
      <w:bookmarkStart w:id="92" w:name="_Toc13821480"/>
      <w:bookmarkStart w:id="93" w:name="_Ref469645383"/>
      <w:bookmarkStart w:id="94" w:name="_Toc466925525"/>
      <w:r>
        <w:lastRenderedPageBreak/>
        <w:t>Kvalifikasjonskrav</w:t>
      </w:r>
      <w:bookmarkEnd w:id="91"/>
      <w:bookmarkEnd w:id="92"/>
    </w:p>
    <w:p w14:paraId="1197E455" w14:textId="4B83A997" w:rsidR="00B25B84" w:rsidRPr="00B25B84" w:rsidRDefault="00B25B84" w:rsidP="00B25B84">
      <w:r w:rsidRPr="00B25B84">
        <w:t>Leverandøren skal oppfylle kvalifikasjonskravene i punkt 4.2 til 4.4 og levere dokumentasjon på oppfyllelse av disse. Leverandører som ikke oppfyller kvalifikasjonskravene vil avvises.</w:t>
      </w:r>
    </w:p>
    <w:p w14:paraId="25EF1963" w14:textId="77777777" w:rsidR="00FC2207" w:rsidRDefault="00FC2207" w:rsidP="00B25B84">
      <w:pPr>
        <w:pStyle w:val="Overskrift2"/>
      </w:pPr>
      <w:bookmarkStart w:id="95" w:name="_Toc511646648"/>
      <w:bookmarkStart w:id="96" w:name="_Toc13821481"/>
      <w:r w:rsidRPr="00064ABF">
        <w:t>Oppfyllelse av kvalifikasjonskrav ved bruk av andre virksomheter</w:t>
      </w:r>
      <w:bookmarkEnd w:id="95"/>
      <w:bookmarkEnd w:id="96"/>
    </w:p>
    <w:p w14:paraId="60ADA8A1" w14:textId="77777777" w:rsidR="00FC2207" w:rsidRDefault="00FC2207" w:rsidP="00FC2207">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5F54668F" w14:textId="77777777" w:rsidR="00B25B84" w:rsidRPr="00064ABF" w:rsidRDefault="00B25B84" w:rsidP="00FC2207"/>
    <w:p w14:paraId="144CBF52" w14:textId="77777777" w:rsidR="00B25B84" w:rsidRPr="00B25B84" w:rsidRDefault="00B25B84" w:rsidP="00B25B84">
      <w:r w:rsidRPr="00B25B84">
        <w:t xml:space="preserve">Dersom leverandøren støtter seg til kapasiteten til andre virksomheter for å oppfylle kvalifikasjonskravene til økonomisk og finansiell kapasitet og/eller til tekniske og faglige kvalifikasjoner, skal leverandøren dokumentere at denne råder over de nødvendige ressursene. Dette kan dokumenteres ved for eksempel å legge ved signert forpliktelseserklæring fra disse virksomhetene, se Bilag 4 – Forpliktelseserklæring. Dersom flere leverandører deltar i konkurransen i fellesskap, skal de deltagende leverandørene levere separate egenerklæringer, jf. punkt </w:t>
      </w:r>
      <w:r w:rsidRPr="00B25B84">
        <w:fldChar w:fldCharType="begin"/>
      </w:r>
      <w:r w:rsidRPr="00B25B84">
        <w:instrText xml:space="preserve"> REF _Ref484172220 \r \h </w:instrText>
      </w:r>
      <w:r w:rsidRPr="00B25B84">
        <w:fldChar w:fldCharType="separate"/>
      </w:r>
      <w:r w:rsidRPr="00B25B84">
        <w:t>4</w:t>
      </w:r>
      <w:r w:rsidRPr="00B25B84">
        <w:fldChar w:fldCharType="end"/>
      </w:r>
      <w:r w:rsidRPr="00B25B84">
        <w:t>.</w:t>
      </w:r>
    </w:p>
    <w:p w14:paraId="012B1523" w14:textId="77777777" w:rsidR="00FC2207" w:rsidRDefault="00FC2207" w:rsidP="00FC2207"/>
    <w:p w14:paraId="19880669" w14:textId="77777777" w:rsidR="00B25B84" w:rsidRPr="00B25B84" w:rsidRDefault="00B25B84" w:rsidP="00B25B84">
      <w:pPr>
        <w:keepNext/>
        <w:keepLines/>
        <w:numPr>
          <w:ilvl w:val="1"/>
          <w:numId w:val="1"/>
        </w:numPr>
        <w:spacing w:before="200" w:after="40"/>
        <w:ind w:left="0" w:firstLine="0"/>
        <w:outlineLvl w:val="1"/>
        <w:rPr>
          <w:rFonts w:eastAsiaTheme="majorEastAsia"/>
          <w:b/>
          <w:bCs/>
          <w:color w:val="4F81BD" w:themeColor="accent1"/>
          <w:sz w:val="24"/>
          <w:szCs w:val="24"/>
        </w:rPr>
      </w:pPr>
      <w:bookmarkStart w:id="97" w:name="_Toc9882351"/>
      <w:bookmarkStart w:id="98" w:name="_Toc13821482"/>
      <w:r w:rsidRPr="00B25B84">
        <w:rPr>
          <w:rFonts w:eastAsiaTheme="majorEastAsia"/>
          <w:b/>
          <w:bCs/>
          <w:color w:val="4F81BD" w:themeColor="accent1"/>
          <w:sz w:val="24"/>
          <w:szCs w:val="24"/>
        </w:rPr>
        <w:t>Krav til leverandørenes registrering, autorisasjon mv</w:t>
      </w:r>
      <w:bookmarkEnd w:id="97"/>
      <w:bookmarkEnd w:id="98"/>
    </w:p>
    <w:tbl>
      <w:tblPr>
        <w:tblW w:w="5000" w:type="pct"/>
        <w:tblCellMar>
          <w:left w:w="0" w:type="dxa"/>
          <w:right w:w="0" w:type="dxa"/>
        </w:tblCellMar>
        <w:tblLook w:val="04A0" w:firstRow="1" w:lastRow="0" w:firstColumn="1" w:lastColumn="0" w:noHBand="0" w:noVBand="1"/>
      </w:tblPr>
      <w:tblGrid>
        <w:gridCol w:w="3824"/>
        <w:gridCol w:w="6032"/>
      </w:tblGrid>
      <w:tr w:rsidR="00B25B84" w:rsidRPr="00B25B84" w14:paraId="2659A859" w14:textId="77777777" w:rsidTr="0081266E">
        <w:tc>
          <w:tcPr>
            <w:tcW w:w="1940" w:type="pct"/>
            <w:tcBorders>
              <w:top w:val="single" w:sz="8" w:space="0" w:color="auto"/>
              <w:left w:val="single" w:sz="8" w:space="0" w:color="auto"/>
              <w:bottom w:val="single"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126AAF02" w14:textId="77777777" w:rsidR="00B25B84" w:rsidRPr="00B25B84" w:rsidRDefault="00B25B84" w:rsidP="00B25B84">
            <w:pPr>
              <w:rPr>
                <w:b/>
              </w:rPr>
            </w:pPr>
            <w:r w:rsidRPr="00B25B84">
              <w:rPr>
                <w:b/>
              </w:rPr>
              <w:t>KRAV</w:t>
            </w:r>
          </w:p>
        </w:tc>
        <w:tc>
          <w:tcPr>
            <w:tcW w:w="3060" w:type="pct"/>
            <w:tcBorders>
              <w:top w:val="single" w:sz="8" w:space="0" w:color="auto"/>
              <w:left w:val="nil"/>
              <w:bottom w:val="single"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21C8906F" w14:textId="77777777" w:rsidR="00B25B84" w:rsidRPr="00B25B84" w:rsidRDefault="00B25B84" w:rsidP="00B25B84">
            <w:pPr>
              <w:rPr>
                <w:b/>
              </w:rPr>
            </w:pPr>
            <w:r w:rsidRPr="00B25B84">
              <w:rPr>
                <w:b/>
              </w:rPr>
              <w:t>DOKUMENTASJONSKRAV</w:t>
            </w:r>
          </w:p>
        </w:tc>
      </w:tr>
      <w:tr w:rsidR="00B25B84" w:rsidRPr="00B25B84" w14:paraId="5D0A019B" w14:textId="77777777" w:rsidTr="0081266E">
        <w:tc>
          <w:tcPr>
            <w:tcW w:w="19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C36BF" w14:textId="77777777" w:rsidR="00B25B84" w:rsidRPr="00B25B84" w:rsidRDefault="00B25B84" w:rsidP="00B25B84">
            <w:r w:rsidRPr="00B25B84">
              <w:t>Leverandøren skal være et lovlig etablert foretak.</w:t>
            </w:r>
          </w:p>
        </w:tc>
        <w:tc>
          <w:tcPr>
            <w:tcW w:w="30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D241C" w14:textId="77777777" w:rsidR="00B25B84" w:rsidRPr="00B25B84" w:rsidRDefault="00B25B84" w:rsidP="00B25B84">
            <w:r w:rsidRPr="00B25B84">
              <w:t xml:space="preserve">Norske leverandører: </w:t>
            </w:r>
          </w:p>
          <w:p w14:paraId="538F477F" w14:textId="77777777" w:rsidR="00B25B84" w:rsidRPr="00B25B84" w:rsidRDefault="00B25B84" w:rsidP="00B25B84">
            <w:pPr>
              <w:numPr>
                <w:ilvl w:val="0"/>
                <w:numId w:val="8"/>
              </w:numPr>
              <w:contextualSpacing/>
            </w:pPr>
            <w:r w:rsidRPr="00B25B84">
              <w:t>Firmaattest.</w:t>
            </w:r>
          </w:p>
          <w:p w14:paraId="3AB6C09C" w14:textId="77777777" w:rsidR="00B25B84" w:rsidRPr="00B25B84" w:rsidRDefault="00B25B84" w:rsidP="00B25B84"/>
          <w:p w14:paraId="1007E29D" w14:textId="77777777" w:rsidR="00B25B84" w:rsidRPr="00B25B84" w:rsidRDefault="00B25B84" w:rsidP="00B25B84">
            <w:r w:rsidRPr="00B25B84">
              <w:t>Utenlandske leverandører:</w:t>
            </w:r>
          </w:p>
          <w:p w14:paraId="198D4E85" w14:textId="77777777" w:rsidR="00B25B84" w:rsidRPr="00B25B84" w:rsidRDefault="00B25B84" w:rsidP="00B25B84">
            <w:pPr>
              <w:numPr>
                <w:ilvl w:val="0"/>
                <w:numId w:val="8"/>
              </w:numPr>
              <w:contextualSpacing/>
            </w:pPr>
            <w:r w:rsidRPr="00B25B84">
              <w:t>Bekreftelse på at leverandøren er registrert i foretaksregister, fagregister eller et handelsregister i den staten leverandøren er etablert.</w:t>
            </w:r>
          </w:p>
        </w:tc>
      </w:tr>
      <w:tr w:rsidR="00D95E9F" w:rsidRPr="00B25B84" w14:paraId="4A7C55E6" w14:textId="77777777" w:rsidTr="0081266E">
        <w:tc>
          <w:tcPr>
            <w:tcW w:w="19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4CF66" w14:textId="60DC6811" w:rsidR="00D95E9F" w:rsidRPr="00B25B84" w:rsidRDefault="00D95E9F" w:rsidP="00B25B84">
            <w:r w:rsidRPr="001F2232">
              <w:t>Leverandøren skal ha ordnede forhold med hensyn til betaling av skatt og merverdiavgifter</w:t>
            </w:r>
          </w:p>
        </w:tc>
        <w:tc>
          <w:tcPr>
            <w:tcW w:w="30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21A1" w14:textId="77777777" w:rsidR="00D95E9F" w:rsidRPr="001F2232" w:rsidRDefault="00D95E9F" w:rsidP="001F2232">
            <w:r w:rsidRPr="001F2232">
              <w:t>Skatteattester ikke eldre enn 6 måneder regnet fra tilbudsfrist. Med skatteattester menes:</w:t>
            </w:r>
          </w:p>
          <w:p w14:paraId="56D7D4C9" w14:textId="5EB750A3" w:rsidR="00D95E9F" w:rsidRPr="001F2232" w:rsidRDefault="00D95E9F" w:rsidP="001F2232">
            <w:pPr>
              <w:pStyle w:val="Listeavsnitt"/>
              <w:numPr>
                <w:ilvl w:val="0"/>
                <w:numId w:val="39"/>
              </w:numPr>
            </w:pPr>
            <w:r w:rsidRPr="001F2232">
              <w:t xml:space="preserve">Skjema fra skattedirektoratet utstedt av </w:t>
            </w:r>
            <w:proofErr w:type="spellStart"/>
            <w:r w:rsidRPr="001F2232">
              <w:t>skattefogd</w:t>
            </w:r>
            <w:proofErr w:type="spellEnd"/>
            <w:r w:rsidRPr="001F2232">
              <w:t xml:space="preserve"> for merverdiavgift.</w:t>
            </w:r>
            <w:bookmarkStart w:id="99" w:name="_GoBack"/>
            <w:bookmarkEnd w:id="99"/>
          </w:p>
          <w:p w14:paraId="310AFECF" w14:textId="77777777" w:rsidR="00D95E9F" w:rsidRPr="001F2232" w:rsidRDefault="00D95E9F" w:rsidP="001F2232">
            <w:r w:rsidRPr="001F2232">
              <w:t xml:space="preserve">Utenlandske firmaer må framlegge tilsvarende dokumentasjon fra sine land. </w:t>
            </w:r>
          </w:p>
          <w:p w14:paraId="6DC57091" w14:textId="77777777" w:rsidR="00D95E9F" w:rsidRPr="00B25B84" w:rsidRDefault="00D95E9F" w:rsidP="00B25B84"/>
        </w:tc>
      </w:tr>
    </w:tbl>
    <w:p w14:paraId="49131D8D" w14:textId="77777777" w:rsidR="004201C7" w:rsidRPr="00B25B84" w:rsidRDefault="004201C7" w:rsidP="004201C7"/>
    <w:p w14:paraId="57367F4D" w14:textId="04FC9E47" w:rsidR="00B25B84" w:rsidRPr="00B25B84" w:rsidRDefault="00B25B84" w:rsidP="00B25B84">
      <w:pPr>
        <w:keepNext/>
        <w:keepLines/>
        <w:numPr>
          <w:ilvl w:val="1"/>
          <w:numId w:val="1"/>
        </w:numPr>
        <w:spacing w:before="200" w:after="40"/>
        <w:ind w:left="0" w:firstLine="0"/>
        <w:outlineLvl w:val="1"/>
        <w:rPr>
          <w:rFonts w:eastAsiaTheme="majorEastAsia"/>
          <w:b/>
          <w:bCs/>
          <w:color w:val="4F81BD" w:themeColor="accent1"/>
          <w:sz w:val="24"/>
          <w:szCs w:val="24"/>
        </w:rPr>
      </w:pPr>
      <w:bookmarkStart w:id="100" w:name="_Ref484786503"/>
      <w:bookmarkStart w:id="101" w:name="_Toc9882352"/>
      <w:bookmarkStart w:id="102" w:name="_Toc13821483"/>
      <w:r w:rsidRPr="00B25B84">
        <w:rPr>
          <w:rFonts w:eastAsiaTheme="majorEastAsia"/>
          <w:b/>
          <w:bCs/>
          <w:color w:val="4F81BD" w:themeColor="accent1"/>
          <w:sz w:val="24"/>
          <w:szCs w:val="24"/>
        </w:rPr>
        <w:t xml:space="preserve">Krav til leverandørenes </w:t>
      </w:r>
      <w:bookmarkEnd w:id="100"/>
      <w:bookmarkEnd w:id="101"/>
      <w:r w:rsidR="002A7C7E">
        <w:rPr>
          <w:rFonts w:eastAsiaTheme="majorEastAsia"/>
          <w:b/>
          <w:bCs/>
          <w:color w:val="4F81BD" w:themeColor="accent1"/>
          <w:sz w:val="24"/>
          <w:szCs w:val="24"/>
        </w:rPr>
        <w:t>tekniske og faglige kvalifikasjoner</w:t>
      </w:r>
      <w:bookmarkEnd w:id="102"/>
    </w:p>
    <w:tbl>
      <w:tblPr>
        <w:tblW w:w="5000" w:type="pct"/>
        <w:tblCellMar>
          <w:left w:w="0" w:type="dxa"/>
          <w:right w:w="0" w:type="dxa"/>
        </w:tblCellMar>
        <w:tblLook w:val="04A0" w:firstRow="1" w:lastRow="0" w:firstColumn="1" w:lastColumn="0" w:noHBand="0" w:noVBand="1"/>
      </w:tblPr>
      <w:tblGrid>
        <w:gridCol w:w="3824"/>
        <w:gridCol w:w="6032"/>
      </w:tblGrid>
      <w:tr w:rsidR="00B25B84" w:rsidRPr="00B25B84" w14:paraId="118F7D14" w14:textId="77777777" w:rsidTr="0045191E">
        <w:tc>
          <w:tcPr>
            <w:tcW w:w="1940" w:type="pct"/>
            <w:tcBorders>
              <w:top w:val="single" w:sz="8" w:space="0" w:color="auto"/>
              <w:left w:val="single" w:sz="8" w:space="0" w:color="auto"/>
              <w:bottom w:val="single"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60BEA2FC" w14:textId="77777777" w:rsidR="00B25B84" w:rsidRPr="00B25B84" w:rsidRDefault="00B25B84" w:rsidP="00B25B84">
            <w:pPr>
              <w:keepNext/>
              <w:keepLines/>
              <w:rPr>
                <w:b/>
              </w:rPr>
            </w:pPr>
            <w:r w:rsidRPr="00B25B84">
              <w:rPr>
                <w:b/>
              </w:rPr>
              <w:t>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7F7A9C" w14:textId="77777777" w:rsidR="00B25B84" w:rsidRPr="00B25B84" w:rsidRDefault="00B25B84" w:rsidP="00B25B84">
            <w:pPr>
              <w:keepNext/>
              <w:keepLines/>
              <w:rPr>
                <w:b/>
              </w:rPr>
            </w:pPr>
            <w:r w:rsidRPr="00B25B84">
              <w:rPr>
                <w:b/>
              </w:rPr>
              <w:t>DOKUMENTASJONSKRAV</w:t>
            </w:r>
          </w:p>
        </w:tc>
      </w:tr>
      <w:tr w:rsidR="00B25B84" w:rsidRPr="00B25B84" w14:paraId="5E5E9138" w14:textId="77777777" w:rsidTr="0045191E">
        <w:trPr>
          <w:trHeight w:val="639"/>
        </w:trPr>
        <w:tc>
          <w:tcPr>
            <w:tcW w:w="19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bl>
            <w:tblPr>
              <w:tblW w:w="0" w:type="auto"/>
              <w:tblBorders>
                <w:top w:val="nil"/>
                <w:left w:val="nil"/>
                <w:bottom w:val="nil"/>
                <w:right w:val="nil"/>
              </w:tblBorders>
              <w:tblLook w:val="0000" w:firstRow="0" w:lastRow="0" w:firstColumn="0" w:lastColumn="0" w:noHBand="0" w:noVBand="0"/>
            </w:tblPr>
            <w:tblGrid>
              <w:gridCol w:w="3608"/>
            </w:tblGrid>
            <w:tr w:rsidR="002A7C7E" w:rsidRPr="002A7C7E" w14:paraId="780407EF" w14:textId="77777777">
              <w:trPr>
                <w:trHeight w:val="208"/>
              </w:trPr>
              <w:tc>
                <w:tcPr>
                  <w:tcW w:w="0" w:type="auto"/>
                </w:tcPr>
                <w:p w14:paraId="2FD7772F" w14:textId="77777777" w:rsidR="002A7C7E" w:rsidRPr="002A7C7E" w:rsidRDefault="002A7C7E" w:rsidP="002A7C7E">
                  <w:r w:rsidRPr="002A7C7E">
                    <w:t xml:space="preserve">Kursleverandøren må være godkjent av Sjøfartsdirektoratet </w:t>
                  </w:r>
                </w:p>
              </w:tc>
            </w:tr>
          </w:tbl>
          <w:p w14:paraId="425A6141" w14:textId="383D6622" w:rsidR="00B25B84" w:rsidRPr="00B25B84" w:rsidRDefault="00B25B84" w:rsidP="002A7C7E"/>
        </w:tc>
        <w:tc>
          <w:tcPr>
            <w:tcW w:w="3060" w:type="pct"/>
            <w:tcBorders>
              <w:top w:val="nil"/>
              <w:left w:val="single" w:sz="4" w:space="0" w:color="auto"/>
              <w:bottom w:val="single" w:sz="4" w:space="0" w:color="auto"/>
              <w:right w:val="single" w:sz="8" w:space="0" w:color="auto"/>
            </w:tcBorders>
            <w:tcMar>
              <w:top w:w="0" w:type="dxa"/>
              <w:left w:w="108" w:type="dxa"/>
              <w:bottom w:w="0" w:type="dxa"/>
              <w:right w:w="108" w:type="dxa"/>
            </w:tcMar>
          </w:tcPr>
          <w:tbl>
            <w:tblPr>
              <w:tblW w:w="0" w:type="auto"/>
              <w:tblBorders>
                <w:top w:val="nil"/>
                <w:left w:val="nil"/>
                <w:bottom w:val="nil"/>
                <w:right w:val="nil"/>
              </w:tblBorders>
              <w:tblLook w:val="0000" w:firstRow="0" w:lastRow="0" w:firstColumn="0" w:lastColumn="0" w:noHBand="0" w:noVBand="0"/>
            </w:tblPr>
            <w:tblGrid>
              <w:gridCol w:w="5816"/>
            </w:tblGrid>
            <w:tr w:rsidR="002A7C7E" w:rsidRPr="002A7C7E" w14:paraId="39603DD9" w14:textId="77777777">
              <w:trPr>
                <w:trHeight w:val="667"/>
              </w:trPr>
              <w:tc>
                <w:tcPr>
                  <w:tcW w:w="0" w:type="auto"/>
                </w:tcPr>
                <w:p w14:paraId="5DCB0748" w14:textId="77777777" w:rsidR="002A7C7E" w:rsidRPr="002A7C7E" w:rsidRDefault="002A7C7E" w:rsidP="002A7C7E">
                  <w:r w:rsidRPr="002A7C7E">
                    <w:t xml:space="preserve">Kursleverandøren skal være godkjent av Sjøfartsdirektoratet for sikkerhetsopplæring innen de aktuelle kurs, jf. oversikt over godkjente maritime skoler og kurssenter publisert på Sjøfartsdirektoratet sin nettside. Dokumentasjon legges ved. </w:t>
                  </w:r>
                </w:p>
                <w:p w14:paraId="50E341CD" w14:textId="77777777" w:rsidR="002A7C7E" w:rsidRPr="002A7C7E" w:rsidRDefault="002A7C7E" w:rsidP="002A7C7E"/>
              </w:tc>
            </w:tr>
          </w:tbl>
          <w:p w14:paraId="0C31678F" w14:textId="58ECE3FC" w:rsidR="00B25B84" w:rsidRPr="00B25B84" w:rsidRDefault="00B25B84" w:rsidP="002A7C7E"/>
        </w:tc>
      </w:tr>
    </w:tbl>
    <w:p w14:paraId="6CF5FAFD" w14:textId="77777777" w:rsidR="00B25B84" w:rsidRPr="00B25B84" w:rsidRDefault="00B25B84" w:rsidP="00B25B84"/>
    <w:p w14:paraId="367EBAA3" w14:textId="77777777" w:rsidR="00FC2207" w:rsidRPr="00064ABF" w:rsidRDefault="00FC2207" w:rsidP="00FC2207">
      <w:pPr>
        <w:pStyle w:val="Overskrift1"/>
      </w:pPr>
      <w:bookmarkStart w:id="103" w:name="_Toc482711889"/>
      <w:bookmarkStart w:id="104" w:name="_Toc511646650"/>
      <w:bookmarkStart w:id="105" w:name="_Toc13821484"/>
      <w:bookmarkEnd w:id="93"/>
      <w:bookmarkEnd w:id="94"/>
      <w:r w:rsidRPr="00064ABF">
        <w:lastRenderedPageBreak/>
        <w:t>Tilbudsdel</w:t>
      </w:r>
      <w:bookmarkEnd w:id="103"/>
      <w:bookmarkEnd w:id="104"/>
      <w:bookmarkEnd w:id="105"/>
    </w:p>
    <w:p w14:paraId="36CAC80C" w14:textId="77777777" w:rsidR="00FC2207" w:rsidRDefault="00FC2207" w:rsidP="00FC2207">
      <w:pPr>
        <w:pStyle w:val="Overskrift2"/>
      </w:pPr>
      <w:bookmarkStart w:id="106" w:name="_Toc482711890"/>
      <w:bookmarkStart w:id="107" w:name="_Toc511646651"/>
      <w:bookmarkStart w:id="108" w:name="_Toc13821485"/>
      <w:bookmarkStart w:id="109" w:name="_Toc466548643"/>
      <w:bookmarkStart w:id="110" w:name="_Toc466919975"/>
      <w:r w:rsidRPr="00064ABF">
        <w:t>Tildelingskriterier</w:t>
      </w:r>
      <w:bookmarkEnd w:id="106"/>
      <w:bookmarkEnd w:id="107"/>
      <w:bookmarkEnd w:id="108"/>
      <w:r w:rsidRPr="00064ABF">
        <w:t xml:space="preserve"> </w:t>
      </w:r>
      <w:bookmarkEnd w:id="109"/>
      <w:bookmarkEnd w:id="110"/>
    </w:p>
    <w:tbl>
      <w:tblPr>
        <w:tblW w:w="8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3850"/>
        <w:gridCol w:w="755"/>
        <w:gridCol w:w="2966"/>
      </w:tblGrid>
      <w:tr w:rsidR="00194C5A" w:rsidRPr="00194C5A" w14:paraId="14C25CDE" w14:textId="77777777" w:rsidTr="005B3231">
        <w:tc>
          <w:tcPr>
            <w:tcW w:w="800" w:type="dxa"/>
            <w:shd w:val="clear" w:color="auto" w:fill="D9D9D9"/>
          </w:tcPr>
          <w:p w14:paraId="3E561C72" w14:textId="77777777" w:rsidR="00194C5A" w:rsidRPr="00194C5A" w:rsidRDefault="00194C5A" w:rsidP="00194C5A">
            <w:pPr>
              <w:keepLines/>
              <w:tabs>
                <w:tab w:val="left" w:pos="720"/>
              </w:tabs>
              <w:spacing w:before="60" w:after="60" w:line="276" w:lineRule="auto"/>
              <w:rPr>
                <w:rFonts w:ascii="Myriad Pro" w:eastAsiaTheme="minorEastAsia" w:hAnsi="Myriad Pro" w:cstheme="minorBidi"/>
                <w:b/>
                <w:lang w:eastAsia="nb-NO"/>
              </w:rPr>
            </w:pPr>
          </w:p>
        </w:tc>
        <w:tc>
          <w:tcPr>
            <w:tcW w:w="3850" w:type="dxa"/>
            <w:shd w:val="clear" w:color="auto" w:fill="D9D9D9"/>
          </w:tcPr>
          <w:p w14:paraId="088E15B6" w14:textId="77777777" w:rsidR="00194C5A" w:rsidRPr="00194C5A" w:rsidRDefault="00194C5A" w:rsidP="00194C5A">
            <w:pPr>
              <w:keepLines/>
              <w:tabs>
                <w:tab w:val="left" w:pos="720"/>
              </w:tabs>
              <w:spacing w:before="60" w:after="60" w:line="276" w:lineRule="auto"/>
              <w:rPr>
                <w:rFonts w:ascii="Myriad Pro" w:eastAsiaTheme="minorEastAsia" w:hAnsi="Myriad Pro" w:cstheme="minorBidi"/>
                <w:b/>
                <w:lang w:eastAsia="nb-NO"/>
              </w:rPr>
            </w:pPr>
            <w:r w:rsidRPr="00194C5A">
              <w:rPr>
                <w:rFonts w:ascii="Myriad Pro" w:eastAsiaTheme="minorEastAsia" w:hAnsi="Myriad Pro" w:cstheme="minorBidi"/>
                <w:b/>
                <w:lang w:eastAsia="nb-NO"/>
              </w:rPr>
              <w:t>Tildelingskriterier</w:t>
            </w:r>
          </w:p>
        </w:tc>
        <w:tc>
          <w:tcPr>
            <w:tcW w:w="755" w:type="dxa"/>
            <w:shd w:val="clear" w:color="auto" w:fill="D9D9D9"/>
          </w:tcPr>
          <w:p w14:paraId="4DE3A7DB" w14:textId="77777777" w:rsidR="00194C5A" w:rsidRPr="00194C5A" w:rsidRDefault="00194C5A" w:rsidP="00194C5A">
            <w:pPr>
              <w:keepLines/>
              <w:tabs>
                <w:tab w:val="left" w:pos="720"/>
              </w:tabs>
              <w:spacing w:before="60" w:after="60" w:line="276" w:lineRule="auto"/>
              <w:rPr>
                <w:rFonts w:ascii="Myriad Pro" w:eastAsiaTheme="minorEastAsia" w:hAnsi="Myriad Pro" w:cstheme="minorBidi"/>
                <w:b/>
                <w:lang w:eastAsia="nb-NO"/>
              </w:rPr>
            </w:pPr>
            <w:r w:rsidRPr="00194C5A">
              <w:rPr>
                <w:rFonts w:ascii="Myriad Pro" w:eastAsiaTheme="minorEastAsia" w:hAnsi="Myriad Pro" w:cstheme="minorBidi"/>
                <w:b/>
                <w:lang w:eastAsia="nb-NO"/>
              </w:rPr>
              <w:t>Vekt</w:t>
            </w:r>
          </w:p>
        </w:tc>
        <w:tc>
          <w:tcPr>
            <w:tcW w:w="2966" w:type="dxa"/>
            <w:shd w:val="clear" w:color="auto" w:fill="D9D9D9"/>
          </w:tcPr>
          <w:p w14:paraId="31AB5400" w14:textId="77777777" w:rsidR="00194C5A" w:rsidRPr="00194C5A" w:rsidRDefault="00194C5A" w:rsidP="00194C5A">
            <w:pPr>
              <w:keepLines/>
              <w:tabs>
                <w:tab w:val="left" w:pos="720"/>
              </w:tabs>
              <w:spacing w:before="60" w:after="60" w:line="276" w:lineRule="auto"/>
              <w:rPr>
                <w:rFonts w:ascii="Myriad Pro" w:eastAsiaTheme="minorEastAsia" w:hAnsi="Myriad Pro" w:cstheme="minorBidi"/>
                <w:b/>
                <w:lang w:eastAsia="nb-NO"/>
              </w:rPr>
            </w:pPr>
            <w:r w:rsidRPr="00194C5A">
              <w:rPr>
                <w:rFonts w:ascii="Myriad Pro" w:eastAsiaTheme="minorEastAsia" w:hAnsi="Myriad Pro" w:cstheme="minorBidi"/>
                <w:b/>
                <w:lang w:eastAsia="nb-NO"/>
              </w:rPr>
              <w:t xml:space="preserve">Dokumentasjonskrav </w:t>
            </w:r>
          </w:p>
        </w:tc>
      </w:tr>
      <w:tr w:rsidR="00194C5A" w:rsidRPr="00194C5A" w14:paraId="138B710C" w14:textId="77777777" w:rsidTr="005B3231">
        <w:tc>
          <w:tcPr>
            <w:tcW w:w="800" w:type="dxa"/>
          </w:tcPr>
          <w:p w14:paraId="7F717474" w14:textId="77777777" w:rsidR="00194C5A" w:rsidRPr="00550C17" w:rsidRDefault="00194C5A" w:rsidP="00194C5A">
            <w:pPr>
              <w:keepLines/>
              <w:tabs>
                <w:tab w:val="left" w:pos="720"/>
              </w:tabs>
              <w:spacing w:before="60" w:after="60" w:line="276" w:lineRule="auto"/>
              <w:rPr>
                <w:lang w:eastAsia="nb-NO"/>
              </w:rPr>
            </w:pPr>
            <w:r w:rsidRPr="00550C17">
              <w:rPr>
                <w:lang w:eastAsia="nb-NO"/>
              </w:rPr>
              <w:t>TK 1</w:t>
            </w:r>
          </w:p>
        </w:tc>
        <w:tc>
          <w:tcPr>
            <w:tcW w:w="3850" w:type="dxa"/>
            <w:shd w:val="clear" w:color="auto" w:fill="auto"/>
          </w:tcPr>
          <w:p w14:paraId="3EF97C6E" w14:textId="52E71B5A" w:rsidR="00194C5A" w:rsidRPr="00550C17" w:rsidRDefault="00194C5A" w:rsidP="00412842">
            <w:pPr>
              <w:spacing w:before="60" w:after="60" w:line="276" w:lineRule="auto"/>
              <w:rPr>
                <w:lang w:eastAsia="nb-NO"/>
              </w:rPr>
            </w:pPr>
            <w:r w:rsidRPr="00550C17">
              <w:rPr>
                <w:lang w:eastAsia="nb-NO"/>
              </w:rPr>
              <w:t>Pris</w:t>
            </w:r>
            <w:r w:rsidR="00412842" w:rsidRPr="00550C17">
              <w:rPr>
                <w:lang w:eastAsia="nb-NO"/>
              </w:rPr>
              <w:t xml:space="preserve"> pr deltager</w:t>
            </w:r>
            <w:r w:rsidR="00490CE6" w:rsidRPr="00550C17">
              <w:rPr>
                <w:lang w:eastAsia="nb-NO"/>
              </w:rPr>
              <w:t xml:space="preserve"> </w:t>
            </w:r>
          </w:p>
        </w:tc>
        <w:tc>
          <w:tcPr>
            <w:tcW w:w="755" w:type="dxa"/>
            <w:shd w:val="clear" w:color="auto" w:fill="auto"/>
          </w:tcPr>
          <w:p w14:paraId="04275345" w14:textId="22B9FA1B" w:rsidR="00194C5A" w:rsidRPr="00550C17" w:rsidRDefault="002A7C7E" w:rsidP="00194C5A">
            <w:pPr>
              <w:keepLines/>
              <w:tabs>
                <w:tab w:val="left" w:pos="720"/>
              </w:tabs>
              <w:spacing w:before="60" w:after="60" w:line="276" w:lineRule="auto"/>
              <w:rPr>
                <w:lang w:eastAsia="nb-NO"/>
              </w:rPr>
            </w:pPr>
            <w:r w:rsidRPr="00550C17">
              <w:rPr>
                <w:lang w:eastAsia="nb-NO"/>
              </w:rPr>
              <w:t>100</w:t>
            </w:r>
            <w:r w:rsidR="0081266E" w:rsidRPr="00550C17">
              <w:rPr>
                <w:lang w:eastAsia="nb-NO"/>
              </w:rPr>
              <w:t xml:space="preserve"> </w:t>
            </w:r>
            <w:r w:rsidRPr="00550C17">
              <w:rPr>
                <w:lang w:eastAsia="nb-NO"/>
              </w:rPr>
              <w:t>%</w:t>
            </w:r>
          </w:p>
        </w:tc>
        <w:tc>
          <w:tcPr>
            <w:tcW w:w="2966" w:type="dxa"/>
            <w:shd w:val="clear" w:color="auto" w:fill="auto"/>
          </w:tcPr>
          <w:p w14:paraId="73B2203B" w14:textId="497DB9E9" w:rsidR="00490CE6" w:rsidRPr="00550C17" w:rsidRDefault="00194C5A" w:rsidP="00412842">
            <w:pPr>
              <w:keepLines/>
              <w:tabs>
                <w:tab w:val="left" w:pos="720"/>
              </w:tabs>
              <w:spacing w:before="60" w:after="60" w:line="276" w:lineRule="auto"/>
              <w:rPr>
                <w:lang w:eastAsia="nb-NO"/>
              </w:rPr>
            </w:pPr>
            <w:r w:rsidRPr="00550C17">
              <w:rPr>
                <w:lang w:eastAsia="nb-NO"/>
              </w:rPr>
              <w:t xml:space="preserve">Utfylt </w:t>
            </w:r>
            <w:r w:rsidR="00544CD6" w:rsidRPr="00550C17">
              <w:rPr>
                <w:lang w:eastAsia="nb-NO"/>
              </w:rPr>
              <w:t>vedlegg D</w:t>
            </w:r>
            <w:r w:rsidR="00577E96" w:rsidRPr="00550C17">
              <w:rPr>
                <w:lang w:eastAsia="nb-NO"/>
              </w:rPr>
              <w:t xml:space="preserve"> </w:t>
            </w:r>
            <w:r w:rsidR="004201C7" w:rsidRPr="00550C17">
              <w:rPr>
                <w:lang w:eastAsia="nb-NO"/>
              </w:rPr>
              <w:t xml:space="preserve">- </w:t>
            </w:r>
            <w:r w:rsidR="00544CD6" w:rsidRPr="00550C17">
              <w:rPr>
                <w:lang w:eastAsia="nb-NO"/>
              </w:rPr>
              <w:t>Pris</w:t>
            </w:r>
            <w:r w:rsidR="005B3231" w:rsidRPr="00550C17">
              <w:rPr>
                <w:lang w:eastAsia="nb-NO"/>
              </w:rPr>
              <w:t>s</w:t>
            </w:r>
            <w:r w:rsidR="00544CD6" w:rsidRPr="00550C17">
              <w:rPr>
                <w:lang w:eastAsia="nb-NO"/>
              </w:rPr>
              <w:t>kjema</w:t>
            </w:r>
            <w:r w:rsidR="00412842">
              <w:rPr>
                <w:lang w:eastAsia="nb-NO"/>
              </w:rPr>
              <w:t>.</w:t>
            </w:r>
            <w:r w:rsidR="00412842" w:rsidRPr="009125F8">
              <w:rPr>
                <w:lang w:eastAsia="nb-NO"/>
              </w:rPr>
              <w:t xml:space="preserve"> </w:t>
            </w:r>
            <w:r w:rsidR="00412842">
              <w:rPr>
                <w:lang w:eastAsia="nb-NO"/>
              </w:rPr>
              <w:t xml:space="preserve">Leverandør </w:t>
            </w:r>
            <w:r w:rsidR="00412842" w:rsidRPr="009125F8">
              <w:rPr>
                <w:lang w:eastAsia="nb-NO"/>
              </w:rPr>
              <w:t>skal oppgi fast pris</w:t>
            </w:r>
            <w:r w:rsidR="0081266E">
              <w:rPr>
                <w:lang w:eastAsia="nb-NO"/>
              </w:rPr>
              <w:t xml:space="preserve"> per</w:t>
            </w:r>
            <w:r w:rsidR="00412842" w:rsidRPr="009125F8">
              <w:rPr>
                <w:lang w:eastAsia="nb-NO"/>
              </w:rPr>
              <w:t xml:space="preserve"> </w:t>
            </w:r>
            <w:r w:rsidR="00412842">
              <w:rPr>
                <w:lang w:eastAsia="nb-NO"/>
              </w:rPr>
              <w:t>deltager</w:t>
            </w:r>
            <w:r w:rsidR="00412842" w:rsidRPr="009125F8">
              <w:rPr>
                <w:lang w:eastAsia="nb-NO"/>
              </w:rPr>
              <w:t xml:space="preserve">, alt inkludert. </w:t>
            </w:r>
            <w:r w:rsidR="00412842">
              <w:rPr>
                <w:lang w:eastAsia="nb-NO"/>
              </w:rPr>
              <w:t>Lunsj, d</w:t>
            </w:r>
            <w:r w:rsidR="00412842" w:rsidRPr="009125F8">
              <w:rPr>
                <w:lang w:eastAsia="nb-NO"/>
              </w:rPr>
              <w:t>okumentasjon</w:t>
            </w:r>
            <w:r w:rsidR="00412842">
              <w:rPr>
                <w:lang w:eastAsia="nb-NO"/>
              </w:rPr>
              <w:t xml:space="preserve">, </w:t>
            </w:r>
            <w:proofErr w:type="spellStart"/>
            <w:r w:rsidR="00412842" w:rsidRPr="009125F8">
              <w:rPr>
                <w:lang w:eastAsia="nb-NO"/>
              </w:rPr>
              <w:t>m</w:t>
            </w:r>
            <w:r w:rsidR="00412842">
              <w:rPr>
                <w:lang w:eastAsia="nb-NO"/>
              </w:rPr>
              <w:t>.</w:t>
            </w:r>
            <w:r w:rsidR="00412842" w:rsidRPr="009125F8">
              <w:rPr>
                <w:lang w:eastAsia="nb-NO"/>
              </w:rPr>
              <w:t>v</w:t>
            </w:r>
            <w:proofErr w:type="spellEnd"/>
            <w:r w:rsidR="005B3231" w:rsidRPr="00550C17">
              <w:rPr>
                <w:lang w:eastAsia="nb-NO"/>
              </w:rPr>
              <w:t>.</w:t>
            </w:r>
            <w:r w:rsidR="00544CD6" w:rsidRPr="00550C17">
              <w:rPr>
                <w:lang w:eastAsia="nb-NO"/>
              </w:rPr>
              <w:t xml:space="preserve"> </w:t>
            </w:r>
          </w:p>
        </w:tc>
      </w:tr>
    </w:tbl>
    <w:p w14:paraId="1C693D1E" w14:textId="77777777" w:rsidR="00FC2207" w:rsidRPr="00F91980" w:rsidRDefault="00FC2207" w:rsidP="00FC2207"/>
    <w:p w14:paraId="247E8A0C" w14:textId="77777777" w:rsidR="00FC2207" w:rsidRPr="00064ABF" w:rsidRDefault="00FC2207" w:rsidP="00FC2207">
      <w:pPr>
        <w:pStyle w:val="Overskrift2"/>
      </w:pPr>
      <w:bookmarkStart w:id="111" w:name="_Toc466548645"/>
      <w:bookmarkStart w:id="112" w:name="_Toc466919977"/>
      <w:bookmarkStart w:id="113" w:name="_Toc482711891"/>
      <w:bookmarkStart w:id="114" w:name="_Toc511646652"/>
      <w:bookmarkStart w:id="115" w:name="_Toc13821486"/>
      <w:r w:rsidRPr="00064ABF">
        <w:t>Evaluering</w:t>
      </w:r>
      <w:bookmarkEnd w:id="111"/>
      <w:bookmarkEnd w:id="112"/>
      <w:bookmarkEnd w:id="113"/>
      <w:bookmarkEnd w:id="114"/>
      <w:bookmarkEnd w:id="115"/>
    </w:p>
    <w:p w14:paraId="2582BD09" w14:textId="77777777" w:rsidR="00FC2207" w:rsidRDefault="00FC2207" w:rsidP="00FC2207">
      <w:pPr>
        <w:pStyle w:val="Overskrift3"/>
        <w:rPr>
          <w:lang w:eastAsia="nb-NO"/>
        </w:rPr>
      </w:pPr>
      <w:bookmarkStart w:id="116" w:name="_Toc511646653"/>
      <w:bookmarkStart w:id="117" w:name="_Toc13821487"/>
      <w:r>
        <w:rPr>
          <w:lang w:eastAsia="nb-NO"/>
        </w:rPr>
        <w:t>Evalueringsmodell</w:t>
      </w:r>
      <w:bookmarkEnd w:id="116"/>
      <w:bookmarkEnd w:id="117"/>
    </w:p>
    <w:p w14:paraId="0562C236" w14:textId="77777777" w:rsidR="00FC2207" w:rsidRDefault="00FC2207" w:rsidP="00FC2207">
      <w:pPr>
        <w:rPr>
          <w:lang w:eastAsia="nb-NO"/>
        </w:rPr>
      </w:pPr>
    </w:p>
    <w:tbl>
      <w:tblPr>
        <w:tblStyle w:val="Tabellrutenett"/>
        <w:tblW w:w="0" w:type="auto"/>
        <w:tblLook w:val="04A0" w:firstRow="1" w:lastRow="0" w:firstColumn="1" w:lastColumn="0" w:noHBand="0" w:noVBand="1"/>
      </w:tblPr>
      <w:tblGrid>
        <w:gridCol w:w="1951"/>
        <w:gridCol w:w="6521"/>
        <w:gridCol w:w="740"/>
      </w:tblGrid>
      <w:tr w:rsidR="00FC2207" w14:paraId="1BAD2E4A" w14:textId="77777777" w:rsidTr="000D4636">
        <w:tc>
          <w:tcPr>
            <w:tcW w:w="1951" w:type="dxa"/>
            <w:shd w:val="clear" w:color="auto" w:fill="D9D9D9" w:themeFill="background1" w:themeFillShade="D9"/>
          </w:tcPr>
          <w:p w14:paraId="38C14E63" w14:textId="77777777" w:rsidR="00FC2207" w:rsidRPr="00EE1B3A" w:rsidRDefault="00FC2207" w:rsidP="000D4636">
            <w:pPr>
              <w:keepNext/>
              <w:rPr>
                <w:b/>
                <w:lang w:eastAsia="nb-NO"/>
              </w:rPr>
            </w:pPr>
            <w:r w:rsidRPr="00EE1B3A">
              <w:rPr>
                <w:b/>
                <w:lang w:eastAsia="nb-NO"/>
              </w:rPr>
              <w:t>Modell</w:t>
            </w:r>
          </w:p>
        </w:tc>
        <w:tc>
          <w:tcPr>
            <w:tcW w:w="6521" w:type="dxa"/>
            <w:shd w:val="clear" w:color="auto" w:fill="D9D9D9" w:themeFill="background1" w:themeFillShade="D9"/>
          </w:tcPr>
          <w:p w14:paraId="6AE8EB5A" w14:textId="77777777" w:rsidR="00FC2207" w:rsidRPr="00EE1B3A" w:rsidRDefault="00FC2207" w:rsidP="000D4636">
            <w:pPr>
              <w:keepNext/>
              <w:rPr>
                <w:b/>
                <w:lang w:eastAsia="nb-NO"/>
              </w:rPr>
            </w:pPr>
            <w:r w:rsidRPr="00EE1B3A">
              <w:rPr>
                <w:b/>
                <w:lang w:eastAsia="nb-NO"/>
              </w:rPr>
              <w:t>Forklaring</w:t>
            </w:r>
          </w:p>
        </w:tc>
        <w:tc>
          <w:tcPr>
            <w:tcW w:w="740" w:type="dxa"/>
            <w:shd w:val="clear" w:color="auto" w:fill="D9D9D9" w:themeFill="background1" w:themeFillShade="D9"/>
          </w:tcPr>
          <w:p w14:paraId="0499CF2A" w14:textId="77777777" w:rsidR="00FC2207" w:rsidRPr="00EE1B3A" w:rsidRDefault="00FC2207" w:rsidP="000D4636">
            <w:pPr>
              <w:keepNext/>
              <w:rPr>
                <w:b/>
                <w:lang w:eastAsia="nb-NO"/>
              </w:rPr>
            </w:pPr>
            <w:r w:rsidRPr="00EE1B3A">
              <w:rPr>
                <w:b/>
                <w:lang w:eastAsia="nb-NO"/>
              </w:rPr>
              <w:t>Valgt</w:t>
            </w:r>
          </w:p>
        </w:tc>
      </w:tr>
      <w:tr w:rsidR="00FC2207" w14:paraId="6C55DA35" w14:textId="77777777" w:rsidTr="000D4636">
        <w:tc>
          <w:tcPr>
            <w:tcW w:w="1951" w:type="dxa"/>
          </w:tcPr>
          <w:p w14:paraId="5DD590EB" w14:textId="77777777" w:rsidR="00FC2207" w:rsidRDefault="00FC2207" w:rsidP="000D4636">
            <w:pPr>
              <w:keepNext/>
              <w:rPr>
                <w:lang w:eastAsia="nb-NO"/>
              </w:rPr>
            </w:pPr>
            <w:r>
              <w:rPr>
                <w:lang w:eastAsia="nb-NO"/>
              </w:rPr>
              <w:t>Forholdsmessig</w:t>
            </w:r>
          </w:p>
        </w:tc>
        <w:tc>
          <w:tcPr>
            <w:tcW w:w="6521" w:type="dxa"/>
          </w:tcPr>
          <w:p w14:paraId="65255E83" w14:textId="28281F45" w:rsidR="00FC2207" w:rsidRDefault="00FC2207" w:rsidP="008E0562">
            <w:pPr>
              <w:keepNext/>
              <w:rPr>
                <w:lang w:eastAsia="nb-NO"/>
              </w:rPr>
            </w:pPr>
            <w:r>
              <w:rPr>
                <w:lang w:eastAsia="nb-NO"/>
              </w:rPr>
              <w:t>Ikke-lineær modell hvor tilbudet med beste pris får 10 poeng. Øvrige tilbud tildeles poeng ut fr</w:t>
            </w:r>
            <w:r w:rsidR="004E074A">
              <w:rPr>
                <w:lang w:eastAsia="nb-NO"/>
              </w:rPr>
              <w:t xml:space="preserve">a relativt avvik fra beste pris </w:t>
            </w:r>
          </w:p>
        </w:tc>
        <w:sdt>
          <w:sdtPr>
            <w:rPr>
              <w:lang w:eastAsia="nb-NO"/>
            </w:rPr>
            <w:id w:val="24921578"/>
            <w14:checkbox>
              <w14:checked w14:val="1"/>
              <w14:checkedState w14:val="2612" w14:font="MS Gothic"/>
              <w14:uncheckedState w14:val="2610" w14:font="MS Gothic"/>
            </w14:checkbox>
          </w:sdtPr>
          <w:sdtEndPr/>
          <w:sdtContent>
            <w:tc>
              <w:tcPr>
                <w:tcW w:w="740" w:type="dxa"/>
                <w:vAlign w:val="center"/>
              </w:tcPr>
              <w:p w14:paraId="65A7AAF1" w14:textId="1389FE52" w:rsidR="00FC2207" w:rsidRDefault="0045191E" w:rsidP="000D4636">
                <w:pPr>
                  <w:keepNext/>
                  <w:jc w:val="center"/>
                  <w:rPr>
                    <w:lang w:eastAsia="nb-NO"/>
                  </w:rPr>
                </w:pPr>
                <w:r>
                  <w:rPr>
                    <w:rFonts w:ascii="MS Gothic" w:eastAsia="MS Gothic" w:hAnsi="MS Gothic" w:hint="eastAsia"/>
                    <w:lang w:eastAsia="nb-NO"/>
                  </w:rPr>
                  <w:t>☒</w:t>
                </w:r>
              </w:p>
            </w:tc>
          </w:sdtContent>
        </w:sdt>
      </w:tr>
    </w:tbl>
    <w:p w14:paraId="4BA96BC4" w14:textId="77777777" w:rsidR="00FC2207" w:rsidRDefault="00FC2207" w:rsidP="00FC2207">
      <w:pPr>
        <w:rPr>
          <w:lang w:eastAsia="nb-NO"/>
        </w:rPr>
      </w:pPr>
    </w:p>
    <w:p w14:paraId="5527FB4B" w14:textId="54120733" w:rsidR="0081266E" w:rsidRDefault="0081266E" w:rsidP="00FC2207">
      <w:pPr>
        <w:rPr>
          <w:lang w:eastAsia="nb-NO"/>
        </w:rPr>
      </w:pPr>
      <w:r>
        <w:rPr>
          <w:lang w:eastAsia="nb-NO"/>
        </w:rPr>
        <w:t xml:space="preserve">Alle tilbud vil bli gitt en score på en skala fra 0-10 poeng. </w:t>
      </w:r>
    </w:p>
    <w:p w14:paraId="7D5E07CC" w14:textId="79E0501F" w:rsidR="00FC2207" w:rsidRDefault="00FC2207" w:rsidP="00FC2207">
      <w:pPr>
        <w:rPr>
          <w:lang w:eastAsia="nb-NO"/>
        </w:rPr>
      </w:pPr>
      <w:r>
        <w:rPr>
          <w:lang w:eastAsia="nb-NO"/>
        </w:rPr>
        <w:t>Det tilbud som oppnår høyest total poengsum vinner konkurransen.</w:t>
      </w:r>
    </w:p>
    <w:p w14:paraId="2D3EF43B" w14:textId="77777777" w:rsidR="00FC2207" w:rsidRDefault="00FC2207" w:rsidP="00FC2207">
      <w:pPr>
        <w:pStyle w:val="Overskrift3"/>
        <w:rPr>
          <w:lang w:eastAsia="nb-NO"/>
        </w:rPr>
      </w:pPr>
      <w:bookmarkStart w:id="118" w:name="_Toc511646654"/>
      <w:bookmarkStart w:id="119" w:name="_Toc13821488"/>
      <w:r>
        <w:rPr>
          <w:lang w:eastAsia="nb-NO"/>
        </w:rPr>
        <w:t>Grunnlaget for evalueringen</w:t>
      </w:r>
      <w:bookmarkEnd w:id="118"/>
      <w:bookmarkEnd w:id="119"/>
    </w:p>
    <w:p w14:paraId="385F828A" w14:textId="77777777" w:rsidR="009D578C" w:rsidRPr="009D578C" w:rsidRDefault="009D578C" w:rsidP="009D578C">
      <w:pPr>
        <w:rPr>
          <w:u w:val="single"/>
          <w:lang w:eastAsia="nb-NO"/>
        </w:rPr>
      </w:pPr>
      <w:r w:rsidRPr="009D578C">
        <w:rPr>
          <w:u w:val="single"/>
          <w:lang w:eastAsia="nb-NO"/>
        </w:rPr>
        <w:t>Evaluering av pris</w:t>
      </w:r>
    </w:p>
    <w:p w14:paraId="431FB409" w14:textId="372B3FD8" w:rsidR="009D578C" w:rsidRPr="009D578C" w:rsidRDefault="009D578C" w:rsidP="009D578C">
      <w:pPr>
        <w:rPr>
          <w:lang w:eastAsia="nb-NO"/>
        </w:rPr>
      </w:pPr>
      <w:r w:rsidRPr="009D578C">
        <w:rPr>
          <w:lang w:eastAsia="nb-NO"/>
        </w:rPr>
        <w:t xml:space="preserve">Pris vil evalueres på bakgrunn av Leverandørens utfyllelse av </w:t>
      </w:r>
      <w:r w:rsidRPr="005B3231">
        <w:rPr>
          <w:lang w:eastAsia="nb-NO"/>
        </w:rPr>
        <w:t xml:space="preserve">Vedlegg D </w:t>
      </w:r>
      <w:r w:rsidR="008F5A4D">
        <w:rPr>
          <w:lang w:eastAsia="nb-NO"/>
        </w:rPr>
        <w:t xml:space="preserve">- </w:t>
      </w:r>
      <w:r w:rsidRPr="005B3231">
        <w:rPr>
          <w:lang w:eastAsia="nb-NO"/>
        </w:rPr>
        <w:t>Prisskjema.</w:t>
      </w:r>
      <w:r w:rsidRPr="009D578C">
        <w:rPr>
          <w:lang w:eastAsia="nb-NO"/>
        </w:rPr>
        <w:t xml:space="preserve"> </w:t>
      </w:r>
    </w:p>
    <w:p w14:paraId="5F5ECFF4" w14:textId="17B333BA" w:rsidR="00532A77" w:rsidRDefault="008F5A4D" w:rsidP="009D578C">
      <w:pPr>
        <w:rPr>
          <w:lang w:eastAsia="nb-NO"/>
        </w:rPr>
      </w:pPr>
      <w:r>
        <w:rPr>
          <w:lang w:eastAsia="nb-NO"/>
        </w:rPr>
        <w:t>Oppdragsgiver vil evaluere hvert kurs for seg. Beste tilbyder vil få toppscore – 10 poeng og vil bli A-leverandør for det kurset. De øvrige tilbyderne vil bli gitt en score relativt til beste tilbyder. Tilbyder med nest best score vil bli B-leverandør og tredje beste C- leverandør.  Oppdragsgiver vil inngå kontrakt med maksimalt 3 Leverandører for hvert kurs.</w:t>
      </w:r>
    </w:p>
    <w:p w14:paraId="0A9EF711" w14:textId="77777777" w:rsidR="00532A77" w:rsidRPr="00532A77" w:rsidRDefault="00532A77" w:rsidP="00532A77">
      <w:pPr>
        <w:rPr>
          <w:lang w:eastAsia="nb-NO"/>
        </w:rPr>
      </w:pPr>
    </w:p>
    <w:p w14:paraId="2D1282EA" w14:textId="77777777" w:rsidR="00532A77" w:rsidRPr="00935637" w:rsidRDefault="00532A77" w:rsidP="00935637">
      <w:pPr>
        <w:rPr>
          <w:lang w:eastAsia="nb-NO"/>
        </w:rPr>
      </w:pPr>
    </w:p>
    <w:p w14:paraId="205E1257" w14:textId="77777777" w:rsidR="00532A77" w:rsidRPr="001F2232" w:rsidRDefault="00532A77" w:rsidP="001F2232">
      <w:pPr>
        <w:rPr>
          <w:lang w:eastAsia="nb-NO"/>
        </w:rPr>
      </w:pPr>
    </w:p>
    <w:p w14:paraId="110AFD64" w14:textId="77777777" w:rsidR="00532A77" w:rsidRPr="001F2232" w:rsidRDefault="00532A77" w:rsidP="001F2232">
      <w:pPr>
        <w:rPr>
          <w:lang w:eastAsia="nb-NO"/>
        </w:rPr>
      </w:pPr>
    </w:p>
    <w:p w14:paraId="5113EEB7" w14:textId="77777777" w:rsidR="00532A77" w:rsidRPr="001F2232" w:rsidRDefault="00532A77" w:rsidP="001F2232">
      <w:pPr>
        <w:rPr>
          <w:lang w:eastAsia="nb-NO"/>
        </w:rPr>
      </w:pPr>
    </w:p>
    <w:p w14:paraId="654F1DE4" w14:textId="77777777" w:rsidR="00532A77" w:rsidRPr="001F2232" w:rsidRDefault="00532A77" w:rsidP="001F2232">
      <w:pPr>
        <w:rPr>
          <w:lang w:eastAsia="nb-NO"/>
        </w:rPr>
      </w:pPr>
    </w:p>
    <w:p w14:paraId="0C932836" w14:textId="77777777" w:rsidR="00532A77" w:rsidRPr="001F2232" w:rsidRDefault="00532A77" w:rsidP="001F2232">
      <w:pPr>
        <w:rPr>
          <w:lang w:eastAsia="nb-NO"/>
        </w:rPr>
      </w:pPr>
    </w:p>
    <w:p w14:paraId="62E6DBFE" w14:textId="77777777" w:rsidR="00532A77" w:rsidRPr="001F2232" w:rsidRDefault="00532A77" w:rsidP="001F2232">
      <w:pPr>
        <w:rPr>
          <w:lang w:eastAsia="nb-NO"/>
        </w:rPr>
      </w:pPr>
    </w:p>
    <w:p w14:paraId="0BD1EA72" w14:textId="77777777" w:rsidR="00532A77" w:rsidRPr="001F2232" w:rsidRDefault="00532A77" w:rsidP="001F2232">
      <w:pPr>
        <w:rPr>
          <w:lang w:eastAsia="nb-NO"/>
        </w:rPr>
      </w:pPr>
    </w:p>
    <w:p w14:paraId="392F13E5" w14:textId="77777777" w:rsidR="00532A77" w:rsidRPr="001F2232" w:rsidRDefault="00532A77" w:rsidP="001F2232">
      <w:pPr>
        <w:rPr>
          <w:lang w:eastAsia="nb-NO"/>
        </w:rPr>
      </w:pPr>
    </w:p>
    <w:p w14:paraId="509802AE" w14:textId="77777777" w:rsidR="00532A77" w:rsidRPr="001F2232" w:rsidRDefault="00532A77" w:rsidP="001F2232">
      <w:pPr>
        <w:rPr>
          <w:lang w:eastAsia="nb-NO"/>
        </w:rPr>
      </w:pPr>
    </w:p>
    <w:p w14:paraId="3ECFA869" w14:textId="77777777" w:rsidR="00532A77" w:rsidRPr="001F2232" w:rsidRDefault="00532A77" w:rsidP="001F2232">
      <w:pPr>
        <w:rPr>
          <w:lang w:eastAsia="nb-NO"/>
        </w:rPr>
      </w:pPr>
    </w:p>
    <w:p w14:paraId="2BD991CE" w14:textId="77777777" w:rsidR="00532A77" w:rsidRPr="001F2232" w:rsidRDefault="00532A77" w:rsidP="001F2232">
      <w:pPr>
        <w:rPr>
          <w:lang w:eastAsia="nb-NO"/>
        </w:rPr>
      </w:pPr>
    </w:p>
    <w:p w14:paraId="325B44FD" w14:textId="77777777" w:rsidR="00532A77" w:rsidRPr="001F2232" w:rsidRDefault="00532A77" w:rsidP="001F2232">
      <w:pPr>
        <w:rPr>
          <w:lang w:eastAsia="nb-NO"/>
        </w:rPr>
      </w:pPr>
    </w:p>
    <w:p w14:paraId="2B605E52" w14:textId="77777777" w:rsidR="00532A77" w:rsidRPr="001F2232" w:rsidRDefault="00532A77" w:rsidP="001F2232">
      <w:pPr>
        <w:rPr>
          <w:lang w:eastAsia="nb-NO"/>
        </w:rPr>
      </w:pPr>
    </w:p>
    <w:p w14:paraId="50D41985" w14:textId="2B0F44AF" w:rsidR="00532A77" w:rsidRDefault="00532A77" w:rsidP="00532A77">
      <w:pPr>
        <w:rPr>
          <w:lang w:eastAsia="nb-NO"/>
        </w:rPr>
      </w:pPr>
    </w:p>
    <w:p w14:paraId="4309C6CD" w14:textId="77777777" w:rsidR="00FC2207" w:rsidRDefault="00FC2207" w:rsidP="00FC2207">
      <w:pPr>
        <w:pStyle w:val="Overskrift1"/>
        <w:rPr>
          <w:lang w:eastAsia="nb-NO"/>
        </w:rPr>
      </w:pPr>
      <w:bookmarkStart w:id="120" w:name="_Toc13741002"/>
      <w:bookmarkStart w:id="121" w:name="_Toc511646655"/>
      <w:bookmarkStart w:id="122" w:name="_Toc13821489"/>
      <w:bookmarkEnd w:id="120"/>
      <w:r>
        <w:rPr>
          <w:lang w:eastAsia="nb-NO"/>
        </w:rPr>
        <w:lastRenderedPageBreak/>
        <w:t>Innlevering og utforming av tilbud</w:t>
      </w:r>
      <w:bookmarkEnd w:id="121"/>
      <w:bookmarkEnd w:id="122"/>
    </w:p>
    <w:p w14:paraId="691C77C5" w14:textId="77777777" w:rsidR="00FC2207" w:rsidRDefault="00FC2207" w:rsidP="00FC2207">
      <w:pPr>
        <w:pStyle w:val="Overskrift2"/>
        <w:rPr>
          <w:lang w:eastAsia="nb-NO"/>
        </w:rPr>
      </w:pPr>
      <w:bookmarkStart w:id="123" w:name="_Toc511646656"/>
      <w:bookmarkStart w:id="124" w:name="_Toc13821490"/>
      <w:r>
        <w:rPr>
          <w:lang w:eastAsia="nb-NO"/>
        </w:rPr>
        <w:t>Innlevering av tilbud</w:t>
      </w:r>
      <w:bookmarkEnd w:id="123"/>
      <w:bookmarkEnd w:id="124"/>
    </w:p>
    <w:p w14:paraId="042B9D7B" w14:textId="77777777" w:rsidR="00FC2207" w:rsidRDefault="00FC2207" w:rsidP="00FC2207">
      <w:r>
        <w:t xml:space="preserve">Alle tilbud skal leveres elektronisk i </w:t>
      </w:r>
      <w:proofErr w:type="spellStart"/>
      <w:r>
        <w:t>Mercell</w:t>
      </w:r>
      <w:proofErr w:type="spellEnd"/>
      <w:r>
        <w:t xml:space="preserve"> innen </w:t>
      </w:r>
      <w:r w:rsidRPr="007B250E">
        <w:t xml:space="preserve">fristen oppgitt i pkt. </w:t>
      </w:r>
      <w:r w:rsidRPr="007B250E">
        <w:fldChar w:fldCharType="begin"/>
      </w:r>
      <w:r w:rsidRPr="007B250E">
        <w:instrText xml:space="preserve"> REF _Ref482005223 \r \h </w:instrText>
      </w:r>
      <w:r w:rsidRPr="007B250E">
        <w:fldChar w:fldCharType="separate"/>
      </w:r>
      <w:r>
        <w:t>2.3.1</w:t>
      </w:r>
      <w:r w:rsidRPr="007B250E">
        <w:fldChar w:fldCharType="end"/>
      </w:r>
      <w:r w:rsidRPr="007B250E">
        <w:t>.</w:t>
      </w:r>
    </w:p>
    <w:p w14:paraId="18453427" w14:textId="77777777" w:rsidR="00FC2207" w:rsidRDefault="00FC2207" w:rsidP="00FC2207"/>
    <w:p w14:paraId="31EE860C" w14:textId="77777777" w:rsidR="00FC2207" w:rsidRPr="007B250E" w:rsidRDefault="00FC2207" w:rsidP="00FC2207">
      <w:r>
        <w:t xml:space="preserve">Leverandøren kan før utløpet av tilbudsfristen gjøre eventuelle endringer og levere et nytt tilbud. Det siste leverte tilbudet regnes som det endelige tilbudet. </w:t>
      </w:r>
    </w:p>
    <w:p w14:paraId="269957F2" w14:textId="77777777" w:rsidR="00FC2207" w:rsidRPr="00064ABF" w:rsidRDefault="00FC2207" w:rsidP="00FC2207">
      <w:pPr>
        <w:pStyle w:val="Overskrift2"/>
      </w:pPr>
      <w:bookmarkStart w:id="125" w:name="_Toc482711893"/>
      <w:bookmarkStart w:id="126" w:name="_Toc511646657"/>
      <w:bookmarkStart w:id="127" w:name="_Toc13821491"/>
      <w:r w:rsidRPr="00064ABF">
        <w:t>Tilbudsstruktur</w:t>
      </w:r>
      <w:bookmarkStart w:id="128" w:name="_Toc441227334"/>
      <w:bookmarkEnd w:id="125"/>
      <w:bookmarkEnd w:id="126"/>
      <w:bookmarkEnd w:id="127"/>
    </w:p>
    <w:p w14:paraId="63CFB3BB" w14:textId="77777777" w:rsidR="00FC2207" w:rsidRDefault="00FC2207" w:rsidP="00FC2207">
      <w:pPr>
        <w:rPr>
          <w:lang w:eastAsia="nb-NO"/>
        </w:rPr>
      </w:pPr>
      <w:r w:rsidRPr="00064ABF">
        <w:rPr>
          <w:lang w:eastAsia="nb-NO"/>
        </w:rPr>
        <w:t>Tilbudet skal inneholde følgende dokumenter</w:t>
      </w:r>
      <w:r>
        <w:rPr>
          <w:lang w:eastAsia="nb-NO"/>
        </w:rPr>
        <w:t xml:space="preserve"> i tillegg til at leverandørene skal fylle ut ESPD-skjemaet i </w:t>
      </w:r>
      <w:proofErr w:type="spellStart"/>
      <w:r>
        <w:rPr>
          <w:lang w:eastAsia="nb-NO"/>
        </w:rPr>
        <w:t>Mercell</w:t>
      </w:r>
      <w:proofErr w:type="spellEnd"/>
      <w:r w:rsidRPr="00064ABF">
        <w:rPr>
          <w:lang w:eastAsia="nb-NO"/>
        </w:rPr>
        <w:t>:</w:t>
      </w:r>
    </w:p>
    <w:tbl>
      <w:tblPr>
        <w:tblStyle w:val="Tabellrutenett3"/>
        <w:tblW w:w="0" w:type="auto"/>
        <w:tblLayout w:type="fixed"/>
        <w:tblLook w:val="06A0" w:firstRow="1" w:lastRow="0" w:firstColumn="1" w:lastColumn="0" w:noHBand="1" w:noVBand="1"/>
      </w:tblPr>
      <w:tblGrid>
        <w:gridCol w:w="1242"/>
        <w:gridCol w:w="6237"/>
        <w:gridCol w:w="1701"/>
      </w:tblGrid>
      <w:tr w:rsidR="004A7295" w:rsidRPr="004A7295" w14:paraId="7ED7073F" w14:textId="77777777" w:rsidTr="004A7295">
        <w:tc>
          <w:tcPr>
            <w:tcW w:w="1242" w:type="dxa"/>
            <w:shd w:val="clear" w:color="auto" w:fill="D9D9D9" w:themeFill="background1" w:themeFillShade="D9"/>
          </w:tcPr>
          <w:p w14:paraId="17845DDB" w14:textId="77777777" w:rsidR="004A7295" w:rsidRPr="004A7295" w:rsidRDefault="004A7295" w:rsidP="004A7295">
            <w:pPr>
              <w:rPr>
                <w:lang w:eastAsia="nb-NO"/>
              </w:rPr>
            </w:pPr>
            <w:r w:rsidRPr="004A7295">
              <w:rPr>
                <w:lang w:eastAsia="nb-NO"/>
              </w:rPr>
              <w:t>Dokument-nummer</w:t>
            </w:r>
          </w:p>
        </w:tc>
        <w:tc>
          <w:tcPr>
            <w:tcW w:w="6237" w:type="dxa"/>
            <w:shd w:val="clear" w:color="auto" w:fill="D9D9D9" w:themeFill="background1" w:themeFillShade="D9"/>
          </w:tcPr>
          <w:p w14:paraId="4C114857" w14:textId="77777777" w:rsidR="004A7295" w:rsidRPr="004A7295" w:rsidRDefault="004A7295" w:rsidP="004A7295">
            <w:pPr>
              <w:rPr>
                <w:lang w:eastAsia="nb-NO"/>
              </w:rPr>
            </w:pPr>
            <w:r w:rsidRPr="004A7295">
              <w:rPr>
                <w:lang w:eastAsia="nb-NO"/>
              </w:rPr>
              <w:t xml:space="preserve">Dokument </w:t>
            </w:r>
          </w:p>
        </w:tc>
        <w:tc>
          <w:tcPr>
            <w:tcW w:w="1701" w:type="dxa"/>
            <w:shd w:val="clear" w:color="auto" w:fill="D9D9D9" w:themeFill="background1" w:themeFillShade="D9"/>
          </w:tcPr>
          <w:p w14:paraId="4E110AC5" w14:textId="77777777" w:rsidR="004A7295" w:rsidRPr="004A7295" w:rsidRDefault="004A7295" w:rsidP="004A7295">
            <w:pPr>
              <w:rPr>
                <w:lang w:eastAsia="nb-NO"/>
              </w:rPr>
            </w:pPr>
            <w:r w:rsidRPr="004A7295">
              <w:rPr>
                <w:lang w:eastAsia="nb-NO"/>
              </w:rPr>
              <w:t>Bilag/Vedlegg</w:t>
            </w:r>
          </w:p>
        </w:tc>
      </w:tr>
      <w:tr w:rsidR="004A7295" w:rsidRPr="004A7295" w14:paraId="556EEB62" w14:textId="77777777" w:rsidTr="004A7295">
        <w:trPr>
          <w:trHeight w:val="293"/>
        </w:trPr>
        <w:tc>
          <w:tcPr>
            <w:tcW w:w="1242" w:type="dxa"/>
          </w:tcPr>
          <w:p w14:paraId="1A3DFA5E" w14:textId="77777777" w:rsidR="004A7295" w:rsidRPr="004A7295" w:rsidRDefault="004A7295" w:rsidP="004A7295">
            <w:pPr>
              <w:jc w:val="center"/>
              <w:rPr>
                <w:lang w:eastAsia="nb-NO"/>
              </w:rPr>
            </w:pPr>
            <w:r w:rsidRPr="004A7295">
              <w:rPr>
                <w:lang w:eastAsia="nb-NO"/>
              </w:rPr>
              <w:t>1</w:t>
            </w:r>
          </w:p>
        </w:tc>
        <w:tc>
          <w:tcPr>
            <w:tcW w:w="6237" w:type="dxa"/>
          </w:tcPr>
          <w:p w14:paraId="56BAB300" w14:textId="77777777" w:rsidR="004A7295" w:rsidRPr="004A7295" w:rsidRDefault="004A7295" w:rsidP="004A7295">
            <w:pPr>
              <w:rPr>
                <w:lang w:eastAsia="nb-NO"/>
              </w:rPr>
            </w:pPr>
            <w:r w:rsidRPr="004A7295">
              <w:rPr>
                <w:lang w:eastAsia="nb-NO"/>
              </w:rPr>
              <w:t>Tilbudsbrev</w:t>
            </w:r>
          </w:p>
        </w:tc>
        <w:tc>
          <w:tcPr>
            <w:tcW w:w="1701" w:type="dxa"/>
          </w:tcPr>
          <w:p w14:paraId="5371F272" w14:textId="77777777" w:rsidR="004A7295" w:rsidRPr="004A7295" w:rsidRDefault="004A7295" w:rsidP="004A7295">
            <w:pPr>
              <w:rPr>
                <w:lang w:eastAsia="nb-NO"/>
              </w:rPr>
            </w:pPr>
            <w:r w:rsidRPr="004A7295">
              <w:rPr>
                <w:lang w:eastAsia="nb-NO"/>
              </w:rPr>
              <w:t>Bilag 1</w:t>
            </w:r>
          </w:p>
        </w:tc>
      </w:tr>
      <w:tr w:rsidR="004A7295" w:rsidRPr="004A7295" w14:paraId="1DE86B10" w14:textId="77777777" w:rsidTr="004A7295">
        <w:trPr>
          <w:trHeight w:val="293"/>
        </w:trPr>
        <w:tc>
          <w:tcPr>
            <w:tcW w:w="1242" w:type="dxa"/>
          </w:tcPr>
          <w:p w14:paraId="1B4904FE" w14:textId="77777777" w:rsidR="004A7295" w:rsidRPr="004A7295" w:rsidRDefault="004A7295" w:rsidP="004A7295">
            <w:pPr>
              <w:jc w:val="center"/>
              <w:rPr>
                <w:lang w:eastAsia="nb-NO"/>
              </w:rPr>
            </w:pPr>
            <w:r w:rsidRPr="004A7295">
              <w:rPr>
                <w:lang w:eastAsia="nb-NO"/>
              </w:rPr>
              <w:t>2</w:t>
            </w:r>
          </w:p>
        </w:tc>
        <w:tc>
          <w:tcPr>
            <w:tcW w:w="6237" w:type="dxa"/>
          </w:tcPr>
          <w:p w14:paraId="5B513773" w14:textId="77777777" w:rsidR="004A7295" w:rsidRPr="004A7295" w:rsidRDefault="004A7295" w:rsidP="004A7295">
            <w:pPr>
              <w:rPr>
                <w:lang w:eastAsia="nb-NO"/>
              </w:rPr>
            </w:pPr>
            <w:r w:rsidRPr="004A7295">
              <w:rPr>
                <w:lang w:eastAsia="nb-NO"/>
              </w:rPr>
              <w:t xml:space="preserve">Eventuelt utfylt avvik fra konkurransegrunnlaget </w:t>
            </w:r>
          </w:p>
        </w:tc>
        <w:tc>
          <w:tcPr>
            <w:tcW w:w="1701" w:type="dxa"/>
          </w:tcPr>
          <w:p w14:paraId="55C912F0" w14:textId="77777777" w:rsidR="004A7295" w:rsidRPr="004A7295" w:rsidRDefault="004A7295" w:rsidP="004A7295">
            <w:pPr>
              <w:rPr>
                <w:lang w:eastAsia="nb-NO"/>
              </w:rPr>
            </w:pPr>
            <w:r w:rsidRPr="004A7295">
              <w:rPr>
                <w:lang w:eastAsia="nb-NO"/>
              </w:rPr>
              <w:t>Bilag 3</w:t>
            </w:r>
          </w:p>
        </w:tc>
      </w:tr>
      <w:tr w:rsidR="004A7295" w:rsidRPr="004A7295" w14:paraId="1E7D5940" w14:textId="77777777" w:rsidTr="004A7295">
        <w:trPr>
          <w:trHeight w:val="293"/>
        </w:trPr>
        <w:tc>
          <w:tcPr>
            <w:tcW w:w="1242" w:type="dxa"/>
          </w:tcPr>
          <w:p w14:paraId="78601189" w14:textId="77777777" w:rsidR="004A7295" w:rsidRPr="004A7295" w:rsidRDefault="004A7295" w:rsidP="004A7295">
            <w:pPr>
              <w:jc w:val="center"/>
              <w:rPr>
                <w:lang w:eastAsia="nb-NO"/>
              </w:rPr>
            </w:pPr>
            <w:r w:rsidRPr="004A7295">
              <w:rPr>
                <w:lang w:eastAsia="nb-NO"/>
              </w:rPr>
              <w:t>3</w:t>
            </w:r>
          </w:p>
        </w:tc>
        <w:tc>
          <w:tcPr>
            <w:tcW w:w="6237" w:type="dxa"/>
          </w:tcPr>
          <w:p w14:paraId="188DB4F9" w14:textId="77777777" w:rsidR="004A7295" w:rsidRPr="004A7295" w:rsidRDefault="004A7295" w:rsidP="004A7295">
            <w:pPr>
              <w:rPr>
                <w:lang w:eastAsia="nb-NO"/>
              </w:rPr>
            </w:pPr>
            <w:r w:rsidRPr="004A7295">
              <w:t>Utfylt HMS-egenerklæring</w:t>
            </w:r>
          </w:p>
        </w:tc>
        <w:tc>
          <w:tcPr>
            <w:tcW w:w="1701" w:type="dxa"/>
          </w:tcPr>
          <w:p w14:paraId="0F648635" w14:textId="77777777" w:rsidR="004A7295" w:rsidRPr="004A7295" w:rsidRDefault="004A7295" w:rsidP="004A7295">
            <w:pPr>
              <w:rPr>
                <w:lang w:eastAsia="nb-NO"/>
              </w:rPr>
            </w:pPr>
            <w:r w:rsidRPr="004A7295">
              <w:rPr>
                <w:lang w:eastAsia="nb-NO"/>
              </w:rPr>
              <w:t>Bilag 2</w:t>
            </w:r>
          </w:p>
        </w:tc>
      </w:tr>
      <w:tr w:rsidR="004A7295" w:rsidRPr="004A7295" w14:paraId="58FCF970" w14:textId="77777777" w:rsidTr="004A7295">
        <w:tc>
          <w:tcPr>
            <w:tcW w:w="1242" w:type="dxa"/>
          </w:tcPr>
          <w:p w14:paraId="49D5B65B" w14:textId="77777777" w:rsidR="004A7295" w:rsidRPr="004A7295" w:rsidRDefault="004A7295" w:rsidP="004A7295">
            <w:pPr>
              <w:jc w:val="center"/>
              <w:rPr>
                <w:lang w:eastAsia="nb-NO"/>
              </w:rPr>
            </w:pPr>
            <w:r w:rsidRPr="004A7295">
              <w:rPr>
                <w:lang w:eastAsia="nb-NO"/>
              </w:rPr>
              <w:t>4</w:t>
            </w:r>
          </w:p>
        </w:tc>
        <w:tc>
          <w:tcPr>
            <w:tcW w:w="6237" w:type="dxa"/>
          </w:tcPr>
          <w:p w14:paraId="26C18D30" w14:textId="77777777" w:rsidR="004A7295" w:rsidRPr="004A7295" w:rsidRDefault="004A7295" w:rsidP="004A7295">
            <w:pPr>
              <w:rPr>
                <w:lang w:eastAsia="nb-NO"/>
              </w:rPr>
            </w:pPr>
            <w:r w:rsidRPr="004A7295">
              <w:rPr>
                <w:lang w:eastAsia="nb-NO"/>
              </w:rPr>
              <w:t>Dokumentasjon på øvrige oppstilte kvalifikasjonskrav</w:t>
            </w:r>
          </w:p>
          <w:p w14:paraId="6A5232E4" w14:textId="77777777" w:rsidR="004A7295" w:rsidRPr="004A7295" w:rsidRDefault="004A7295" w:rsidP="004A7295">
            <w:pPr>
              <w:numPr>
                <w:ilvl w:val="0"/>
                <w:numId w:val="35"/>
              </w:numPr>
              <w:contextualSpacing/>
              <w:rPr>
                <w:lang w:eastAsia="nb-NO"/>
              </w:rPr>
            </w:pPr>
            <w:r w:rsidRPr="004A7295">
              <w:rPr>
                <w:lang w:eastAsia="nb-NO"/>
              </w:rPr>
              <w:t>Firmaattest</w:t>
            </w:r>
          </w:p>
          <w:p w14:paraId="6BDB7596" w14:textId="3674E579" w:rsidR="004201C7" w:rsidRDefault="00324C6C" w:rsidP="004201C7">
            <w:pPr>
              <w:numPr>
                <w:ilvl w:val="0"/>
                <w:numId w:val="35"/>
              </w:numPr>
              <w:contextualSpacing/>
            </w:pPr>
            <w:r w:rsidRPr="002A7C7E">
              <w:t>Godkjen</w:t>
            </w:r>
            <w:r>
              <w:t xml:space="preserve">ning </w:t>
            </w:r>
            <w:r w:rsidRPr="002A7C7E">
              <w:t>av Sjøfartsdirektoratet</w:t>
            </w:r>
            <w:r w:rsidR="004A7295" w:rsidRPr="004A7295">
              <w:t>.</w:t>
            </w:r>
            <w:r>
              <w:t xml:space="preserve"> </w:t>
            </w:r>
            <w:proofErr w:type="spellStart"/>
            <w:r>
              <w:t>Jf</w:t>
            </w:r>
            <w:proofErr w:type="spellEnd"/>
            <w:r>
              <w:t xml:space="preserve"> 4.3</w:t>
            </w:r>
          </w:p>
          <w:p w14:paraId="11C2DDB2" w14:textId="55503025" w:rsidR="00D95E9F" w:rsidRPr="004201C7" w:rsidRDefault="00D95E9F" w:rsidP="004201C7">
            <w:pPr>
              <w:numPr>
                <w:ilvl w:val="0"/>
                <w:numId w:val="35"/>
              </w:numPr>
              <w:contextualSpacing/>
            </w:pPr>
            <w:r w:rsidRPr="006F7E13">
              <w:rPr>
                <w:rFonts w:ascii="Myriad Pro" w:hAnsi="Myriad Pro"/>
              </w:rPr>
              <w:t>Skatteattest</w:t>
            </w:r>
          </w:p>
          <w:p w14:paraId="59965000" w14:textId="57D1E4D5" w:rsidR="004A7295" w:rsidRPr="004A7295" w:rsidRDefault="004A7295" w:rsidP="001F2232">
            <w:pPr>
              <w:ind w:left="360"/>
              <w:contextualSpacing/>
            </w:pPr>
          </w:p>
        </w:tc>
        <w:tc>
          <w:tcPr>
            <w:tcW w:w="1701" w:type="dxa"/>
          </w:tcPr>
          <w:p w14:paraId="7687F633" w14:textId="77777777" w:rsidR="004A7295" w:rsidRPr="004A7295" w:rsidRDefault="004A7295" w:rsidP="004A7295">
            <w:pPr>
              <w:rPr>
                <w:lang w:eastAsia="nb-NO"/>
              </w:rPr>
            </w:pPr>
            <w:r w:rsidRPr="004A7295">
              <w:rPr>
                <w:lang w:eastAsia="nb-NO"/>
              </w:rPr>
              <w:t>Egne vedlegg</w:t>
            </w:r>
          </w:p>
        </w:tc>
      </w:tr>
      <w:tr w:rsidR="004A7295" w:rsidRPr="004A7295" w14:paraId="1D40C4D1" w14:textId="77777777" w:rsidTr="004A7295">
        <w:tc>
          <w:tcPr>
            <w:tcW w:w="1242" w:type="dxa"/>
          </w:tcPr>
          <w:p w14:paraId="7BFA21B7" w14:textId="692914CE" w:rsidR="004A7295" w:rsidRPr="004A7295" w:rsidRDefault="004A7295" w:rsidP="004A7295">
            <w:pPr>
              <w:jc w:val="center"/>
              <w:rPr>
                <w:lang w:eastAsia="nb-NO"/>
              </w:rPr>
            </w:pPr>
            <w:r w:rsidRPr="004A7295">
              <w:rPr>
                <w:lang w:eastAsia="nb-NO"/>
              </w:rPr>
              <w:t>4</w:t>
            </w:r>
          </w:p>
        </w:tc>
        <w:tc>
          <w:tcPr>
            <w:tcW w:w="6237" w:type="dxa"/>
          </w:tcPr>
          <w:p w14:paraId="45EC5620" w14:textId="77777777" w:rsidR="004A7295" w:rsidRPr="004A7295" w:rsidRDefault="004A7295" w:rsidP="004A7295">
            <w:pPr>
              <w:rPr>
                <w:lang w:eastAsia="nb-NO"/>
              </w:rPr>
            </w:pPr>
            <w:r w:rsidRPr="004A7295">
              <w:rPr>
                <w:lang w:eastAsia="nb-NO"/>
              </w:rPr>
              <w:t>Oversikt over eventuelle underleverandører</w:t>
            </w:r>
          </w:p>
        </w:tc>
        <w:tc>
          <w:tcPr>
            <w:tcW w:w="1701" w:type="dxa"/>
          </w:tcPr>
          <w:p w14:paraId="16B0F201" w14:textId="77777777" w:rsidR="004A7295" w:rsidRPr="004A7295" w:rsidRDefault="004A7295" w:rsidP="004A7295">
            <w:pPr>
              <w:rPr>
                <w:lang w:eastAsia="nb-NO"/>
              </w:rPr>
            </w:pPr>
            <w:r w:rsidRPr="004A7295">
              <w:rPr>
                <w:lang w:eastAsia="nb-NO"/>
              </w:rPr>
              <w:t xml:space="preserve">Vedlegg F </w:t>
            </w:r>
          </w:p>
        </w:tc>
      </w:tr>
      <w:tr w:rsidR="004A7295" w:rsidRPr="004A7295" w14:paraId="42C06BE7" w14:textId="77777777" w:rsidTr="004A7295">
        <w:tc>
          <w:tcPr>
            <w:tcW w:w="1242" w:type="dxa"/>
          </w:tcPr>
          <w:p w14:paraId="62768CD4" w14:textId="74418458" w:rsidR="004A7295" w:rsidRPr="004A7295" w:rsidRDefault="008F5A4D" w:rsidP="004A7295">
            <w:pPr>
              <w:jc w:val="center"/>
              <w:rPr>
                <w:lang w:eastAsia="nb-NO"/>
              </w:rPr>
            </w:pPr>
            <w:r>
              <w:rPr>
                <w:lang w:eastAsia="nb-NO"/>
              </w:rPr>
              <w:t>5</w:t>
            </w:r>
          </w:p>
        </w:tc>
        <w:tc>
          <w:tcPr>
            <w:tcW w:w="6237" w:type="dxa"/>
          </w:tcPr>
          <w:p w14:paraId="79059A52" w14:textId="77777777" w:rsidR="004A7295" w:rsidRPr="004A7295" w:rsidRDefault="004A7295" w:rsidP="004A7295">
            <w:pPr>
              <w:rPr>
                <w:lang w:eastAsia="nb-NO"/>
              </w:rPr>
            </w:pPr>
            <w:r w:rsidRPr="004A7295">
              <w:rPr>
                <w:lang w:eastAsia="nb-NO"/>
              </w:rPr>
              <w:t xml:space="preserve">Utfylt prisskjema </w:t>
            </w:r>
          </w:p>
        </w:tc>
        <w:tc>
          <w:tcPr>
            <w:tcW w:w="1701" w:type="dxa"/>
          </w:tcPr>
          <w:p w14:paraId="66FE3EE9" w14:textId="0651B80B" w:rsidR="004A7295" w:rsidRPr="004A7295" w:rsidRDefault="004A7295" w:rsidP="00014F8E">
            <w:pPr>
              <w:rPr>
                <w:lang w:eastAsia="nb-NO"/>
              </w:rPr>
            </w:pPr>
            <w:r w:rsidRPr="004A7295">
              <w:rPr>
                <w:lang w:eastAsia="nb-NO"/>
              </w:rPr>
              <w:t xml:space="preserve">Vedlegg </w:t>
            </w:r>
            <w:r w:rsidR="004E074A">
              <w:rPr>
                <w:lang w:eastAsia="nb-NO"/>
              </w:rPr>
              <w:t>D</w:t>
            </w:r>
            <w:r w:rsidR="00577E96">
              <w:rPr>
                <w:lang w:eastAsia="nb-NO"/>
              </w:rPr>
              <w:t xml:space="preserve"> </w:t>
            </w:r>
          </w:p>
        </w:tc>
      </w:tr>
      <w:tr w:rsidR="004A7295" w:rsidRPr="004A7295" w14:paraId="37031860" w14:textId="77777777" w:rsidTr="004A7295">
        <w:tc>
          <w:tcPr>
            <w:tcW w:w="1242" w:type="dxa"/>
          </w:tcPr>
          <w:p w14:paraId="6AF84F09" w14:textId="107F1BC8" w:rsidR="004A7295" w:rsidRPr="004A7295" w:rsidRDefault="008F5A4D" w:rsidP="004A7295">
            <w:pPr>
              <w:jc w:val="center"/>
              <w:rPr>
                <w:lang w:eastAsia="nb-NO"/>
              </w:rPr>
            </w:pPr>
            <w:r>
              <w:rPr>
                <w:lang w:eastAsia="nb-NO"/>
              </w:rPr>
              <w:t>6</w:t>
            </w:r>
          </w:p>
        </w:tc>
        <w:tc>
          <w:tcPr>
            <w:tcW w:w="6237" w:type="dxa"/>
          </w:tcPr>
          <w:p w14:paraId="52FD0F78" w14:textId="77777777" w:rsidR="004A7295" w:rsidRPr="004A7295" w:rsidRDefault="004A7295" w:rsidP="004A7295">
            <w:pPr>
              <w:rPr>
                <w:lang w:eastAsia="nb-NO"/>
              </w:rPr>
            </w:pPr>
            <w:r w:rsidRPr="004A7295">
              <w:rPr>
                <w:lang w:eastAsia="nb-NO"/>
              </w:rPr>
              <w:t>Besvarelse av kravspesifikasjonen(e)</w:t>
            </w:r>
          </w:p>
        </w:tc>
        <w:tc>
          <w:tcPr>
            <w:tcW w:w="1701" w:type="dxa"/>
          </w:tcPr>
          <w:p w14:paraId="51474A88" w14:textId="77598C36" w:rsidR="004A7295" w:rsidRPr="004A7295" w:rsidRDefault="004A7295" w:rsidP="008F5A4D">
            <w:pPr>
              <w:rPr>
                <w:lang w:eastAsia="nb-NO"/>
              </w:rPr>
            </w:pPr>
            <w:r w:rsidRPr="004A7295">
              <w:rPr>
                <w:lang w:eastAsia="nb-NO"/>
              </w:rPr>
              <w:t xml:space="preserve">Vedlegg </w:t>
            </w:r>
            <w:r w:rsidR="004E074A">
              <w:rPr>
                <w:lang w:eastAsia="nb-NO"/>
              </w:rPr>
              <w:t>A</w:t>
            </w:r>
            <w:r w:rsidR="008F5A4D">
              <w:rPr>
                <w:lang w:eastAsia="nb-NO"/>
              </w:rPr>
              <w:t>1</w:t>
            </w:r>
            <w:r w:rsidR="00577E96">
              <w:rPr>
                <w:lang w:eastAsia="nb-NO"/>
              </w:rPr>
              <w:t xml:space="preserve"> og </w:t>
            </w:r>
            <w:r w:rsidR="008F5A4D">
              <w:rPr>
                <w:lang w:eastAsia="nb-NO"/>
              </w:rPr>
              <w:t>A2</w:t>
            </w:r>
          </w:p>
        </w:tc>
      </w:tr>
      <w:tr w:rsidR="004A7295" w:rsidRPr="004A7295" w14:paraId="4B2CD925" w14:textId="77777777" w:rsidTr="004A7295">
        <w:tc>
          <w:tcPr>
            <w:tcW w:w="1242" w:type="dxa"/>
          </w:tcPr>
          <w:p w14:paraId="0CCAF3F8" w14:textId="4164FB8A" w:rsidR="004A7295" w:rsidRPr="004A7295" w:rsidRDefault="008F5A4D" w:rsidP="004A7295">
            <w:pPr>
              <w:jc w:val="center"/>
              <w:rPr>
                <w:lang w:eastAsia="nb-NO"/>
              </w:rPr>
            </w:pPr>
            <w:r>
              <w:rPr>
                <w:lang w:eastAsia="nb-NO"/>
              </w:rPr>
              <w:t>7</w:t>
            </w:r>
          </w:p>
        </w:tc>
        <w:tc>
          <w:tcPr>
            <w:tcW w:w="6237" w:type="dxa"/>
          </w:tcPr>
          <w:p w14:paraId="60FE2372" w14:textId="77777777" w:rsidR="004A7295" w:rsidRPr="004A7295" w:rsidRDefault="004A7295" w:rsidP="004A7295">
            <w:pPr>
              <w:rPr>
                <w:lang w:eastAsia="nb-NO"/>
              </w:rPr>
            </w:pPr>
            <w:r w:rsidRPr="004A7295">
              <w:rPr>
                <w:lang w:eastAsia="nb-NO"/>
              </w:rPr>
              <w:t>Eventuelt sladdet tilbud</w:t>
            </w:r>
          </w:p>
        </w:tc>
        <w:tc>
          <w:tcPr>
            <w:tcW w:w="1701" w:type="dxa"/>
          </w:tcPr>
          <w:p w14:paraId="10A2A8A7" w14:textId="77777777" w:rsidR="004A7295" w:rsidRPr="004A7295" w:rsidRDefault="004A7295" w:rsidP="004A7295">
            <w:pPr>
              <w:rPr>
                <w:lang w:eastAsia="nb-NO"/>
              </w:rPr>
            </w:pPr>
            <w:r w:rsidRPr="004A7295">
              <w:rPr>
                <w:lang w:eastAsia="nb-NO"/>
              </w:rPr>
              <w:t>Se punkt 3.2</w:t>
            </w:r>
          </w:p>
        </w:tc>
      </w:tr>
      <w:tr w:rsidR="004A7295" w:rsidRPr="004A7295" w14:paraId="43FDF830" w14:textId="77777777" w:rsidTr="004A7295">
        <w:tc>
          <w:tcPr>
            <w:tcW w:w="1242" w:type="dxa"/>
          </w:tcPr>
          <w:p w14:paraId="12934F6A" w14:textId="5A12A3A4" w:rsidR="004A7295" w:rsidRPr="004A7295" w:rsidRDefault="008F5A4D" w:rsidP="004A7295">
            <w:pPr>
              <w:jc w:val="center"/>
              <w:rPr>
                <w:lang w:eastAsia="nb-NO"/>
              </w:rPr>
            </w:pPr>
            <w:r>
              <w:rPr>
                <w:lang w:eastAsia="nb-NO"/>
              </w:rPr>
              <w:t>8</w:t>
            </w:r>
          </w:p>
        </w:tc>
        <w:tc>
          <w:tcPr>
            <w:tcW w:w="6237" w:type="dxa"/>
          </w:tcPr>
          <w:p w14:paraId="385A495C" w14:textId="77777777" w:rsidR="004A7295" w:rsidRPr="004A7295" w:rsidRDefault="004A7295" w:rsidP="004A7295">
            <w:pPr>
              <w:rPr>
                <w:lang w:eastAsia="nb-NO"/>
              </w:rPr>
            </w:pPr>
            <w:r w:rsidRPr="004A7295">
              <w:rPr>
                <w:lang w:eastAsia="nb-NO"/>
              </w:rPr>
              <w:t xml:space="preserve">Annen relevant informasjon </w:t>
            </w:r>
          </w:p>
        </w:tc>
        <w:tc>
          <w:tcPr>
            <w:tcW w:w="1701" w:type="dxa"/>
          </w:tcPr>
          <w:p w14:paraId="7ABD1C92" w14:textId="77777777" w:rsidR="004A7295" w:rsidRPr="004A7295" w:rsidRDefault="004A7295" w:rsidP="004A7295">
            <w:pPr>
              <w:rPr>
                <w:lang w:eastAsia="nb-NO"/>
              </w:rPr>
            </w:pPr>
            <w:r w:rsidRPr="004A7295">
              <w:rPr>
                <w:lang w:eastAsia="nb-NO"/>
              </w:rPr>
              <w:t>Eget vedlegg</w:t>
            </w:r>
          </w:p>
        </w:tc>
      </w:tr>
    </w:tbl>
    <w:p w14:paraId="536DD04C" w14:textId="77777777" w:rsidR="004A7295" w:rsidRPr="00064ABF" w:rsidRDefault="004A7295" w:rsidP="00FC2207">
      <w:pPr>
        <w:rPr>
          <w:lang w:eastAsia="nb-NO"/>
        </w:rPr>
      </w:pPr>
    </w:p>
    <w:p w14:paraId="07ACA1CA" w14:textId="77777777" w:rsidR="00FC2207" w:rsidRPr="00064ABF" w:rsidRDefault="00FC2207" w:rsidP="00FC2207">
      <w:pPr>
        <w:rPr>
          <w:lang w:eastAsia="nb-NO"/>
        </w:rPr>
      </w:pPr>
    </w:p>
    <w:p w14:paraId="6AF2A5CB" w14:textId="77777777" w:rsidR="00FC2207" w:rsidRDefault="00FC2207" w:rsidP="00FC2207">
      <w:pPr>
        <w:pStyle w:val="Overskrift2"/>
      </w:pPr>
      <w:bookmarkStart w:id="129" w:name="_Toc482711894"/>
      <w:bookmarkStart w:id="130" w:name="_Toc511646658"/>
      <w:bookmarkStart w:id="131" w:name="_Toc13821492"/>
      <w:r w:rsidRPr="00064ABF">
        <w:t>Veiledning til leverandørene</w:t>
      </w:r>
      <w:bookmarkEnd w:id="129"/>
      <w:bookmarkEnd w:id="130"/>
      <w:bookmarkEnd w:id="131"/>
      <w:r w:rsidRPr="00064ABF">
        <w:t xml:space="preserve"> </w:t>
      </w:r>
      <w:bookmarkStart w:id="132" w:name="_Toc441227336"/>
      <w:bookmarkStart w:id="133" w:name="_Ref468534991"/>
      <w:bookmarkEnd w:id="128"/>
    </w:p>
    <w:p w14:paraId="6F63D466" w14:textId="5F0293F9" w:rsidR="004A7295" w:rsidRDefault="004A7295" w:rsidP="004A7295">
      <w:r w:rsidRPr="00B51EA9">
        <w:t>Ved innlevering av tilbud skal Leverandøren benytte Bilag 1</w:t>
      </w:r>
      <w:r w:rsidRPr="00141D90">
        <w:t xml:space="preserve"> – Tilbudsbrev. </w:t>
      </w:r>
      <w:r>
        <w:t xml:space="preserve">I dette bilaget skal Leverandør krysse av for hvilke(t) </w:t>
      </w:r>
      <w:r w:rsidR="00D77BDB">
        <w:t>kurs</w:t>
      </w:r>
      <w:r>
        <w:t xml:space="preserve"> det innleveres tilbud på. </w:t>
      </w:r>
    </w:p>
    <w:p w14:paraId="708B88FD" w14:textId="77777777" w:rsidR="00FC2207" w:rsidRPr="00064ABF" w:rsidRDefault="00FC2207" w:rsidP="00FC2207">
      <w:pPr>
        <w:pStyle w:val="Overskrift2"/>
      </w:pPr>
      <w:bookmarkStart w:id="134" w:name="_Toc482711897"/>
      <w:bookmarkStart w:id="135" w:name="_Toc511646659"/>
      <w:bookmarkStart w:id="136" w:name="_Toc13821493"/>
      <w:bookmarkEnd w:id="132"/>
      <w:bookmarkEnd w:id="133"/>
      <w:r w:rsidRPr="00064ABF">
        <w:t>Tilbud på hele eller deler av leveransen</w:t>
      </w:r>
      <w:bookmarkEnd w:id="134"/>
      <w:bookmarkEnd w:id="135"/>
      <w:bookmarkEnd w:id="136"/>
    </w:p>
    <w:p w14:paraId="34134214" w14:textId="01645115" w:rsidR="00FC2207" w:rsidRPr="00064ABF" w:rsidRDefault="00FC2207" w:rsidP="00FC2207">
      <w:pPr>
        <w:rPr>
          <w:lang w:eastAsia="nb-NO"/>
        </w:rPr>
      </w:pPr>
      <w:r w:rsidRPr="00D77BDB">
        <w:rPr>
          <w:lang w:eastAsia="nb-NO"/>
        </w:rPr>
        <w:t xml:space="preserve">Det </w:t>
      </w:r>
      <w:r w:rsidR="00D77BDB">
        <w:rPr>
          <w:lang w:eastAsia="nb-NO"/>
        </w:rPr>
        <w:t xml:space="preserve">er </w:t>
      </w:r>
      <w:r w:rsidRPr="00D77BDB">
        <w:rPr>
          <w:lang w:eastAsia="nb-NO"/>
        </w:rPr>
        <w:t>anledning til å gi tilbud på deler av anskaffelsen.</w:t>
      </w:r>
      <w:r w:rsidRPr="00064ABF">
        <w:rPr>
          <w:lang w:eastAsia="nb-NO"/>
        </w:rPr>
        <w:t xml:space="preserve"> </w:t>
      </w:r>
    </w:p>
    <w:p w14:paraId="5B25E156" w14:textId="724F6D38" w:rsidR="00D77BDB" w:rsidRPr="00064ABF" w:rsidRDefault="00E10F64" w:rsidP="00D77BDB">
      <w:pPr>
        <w:pStyle w:val="Overskrift2"/>
      </w:pPr>
      <w:bookmarkStart w:id="137" w:name="_Toc484610716"/>
      <w:bookmarkStart w:id="138" w:name="_Toc11246469"/>
      <w:bookmarkStart w:id="139" w:name="_Toc13821494"/>
      <w:bookmarkStart w:id="140" w:name="_Toc482711898"/>
      <w:bookmarkStart w:id="141" w:name="_Toc511646660"/>
      <w:r>
        <w:t>A</w:t>
      </w:r>
      <w:r w:rsidR="00D77BDB">
        <w:t>lternative</w:t>
      </w:r>
      <w:r w:rsidR="00D77BDB" w:rsidRPr="00064ABF">
        <w:t xml:space="preserve"> tilbud</w:t>
      </w:r>
      <w:bookmarkEnd w:id="137"/>
      <w:bookmarkEnd w:id="138"/>
      <w:bookmarkEnd w:id="139"/>
    </w:p>
    <w:p w14:paraId="1906C31E" w14:textId="77777777" w:rsidR="00D77BDB" w:rsidRDefault="00D77BDB" w:rsidP="00D77BDB">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Pr>
          <w:lang w:eastAsia="nb-NO"/>
        </w:rPr>
        <w:t xml:space="preserve">t tilbud menes </w:t>
      </w:r>
      <w:r w:rsidRPr="00064ABF">
        <w:rPr>
          <w:lang w:eastAsia="nb-NO"/>
        </w:rPr>
        <w:t xml:space="preserve">tilbud som beskriver enn annen løsning enn den som er beskrevet i konkurransegrunnlaget. </w:t>
      </w:r>
    </w:p>
    <w:p w14:paraId="564E4CF2" w14:textId="77777777" w:rsidR="00FC2207" w:rsidRPr="00064ABF" w:rsidRDefault="00FC2207" w:rsidP="00FC2207">
      <w:pPr>
        <w:pStyle w:val="Overskrift1"/>
      </w:pPr>
      <w:bookmarkStart w:id="142" w:name="_Toc466548647"/>
      <w:bookmarkStart w:id="143" w:name="_Toc466919979"/>
      <w:bookmarkStart w:id="144" w:name="_Toc482711907"/>
      <w:bookmarkStart w:id="145" w:name="_Toc511646661"/>
      <w:bookmarkStart w:id="146" w:name="_Toc13821495"/>
      <w:bookmarkEnd w:id="140"/>
      <w:bookmarkEnd w:id="141"/>
      <w:r w:rsidRPr="00064ABF">
        <w:lastRenderedPageBreak/>
        <w:t>Avslutning av konkurransen</w:t>
      </w:r>
      <w:bookmarkEnd w:id="142"/>
      <w:bookmarkEnd w:id="143"/>
      <w:bookmarkEnd w:id="144"/>
      <w:bookmarkEnd w:id="145"/>
      <w:bookmarkEnd w:id="146"/>
      <w:r w:rsidRPr="00064ABF">
        <w:t xml:space="preserve"> </w:t>
      </w:r>
    </w:p>
    <w:p w14:paraId="06C3283A" w14:textId="77777777" w:rsidR="00FC2207" w:rsidRPr="00064ABF" w:rsidRDefault="00FC2207" w:rsidP="00FC2207">
      <w:pPr>
        <w:pStyle w:val="Overskrift2"/>
      </w:pPr>
      <w:bookmarkStart w:id="147" w:name="_Toc482711909"/>
      <w:bookmarkStart w:id="148" w:name="_Toc511646663"/>
      <w:bookmarkStart w:id="149" w:name="_Toc13821496"/>
      <w:r w:rsidRPr="00064ABF">
        <w:t>Meddelelse og karensperiode</w:t>
      </w:r>
      <w:bookmarkEnd w:id="147"/>
      <w:bookmarkEnd w:id="148"/>
      <w:bookmarkEnd w:id="149"/>
    </w:p>
    <w:p w14:paraId="07EAE86E" w14:textId="77777777" w:rsidR="00FC2207" w:rsidRPr="00064ABF" w:rsidRDefault="00FC2207" w:rsidP="00FC2207">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59E36FA5" w14:textId="77777777" w:rsidR="00FC2207" w:rsidRPr="00064ABF" w:rsidRDefault="00FC2207" w:rsidP="00FC2207"/>
    <w:p w14:paraId="053EE2D0" w14:textId="77777777" w:rsidR="00FC2207" w:rsidRPr="00064ABF" w:rsidRDefault="00FC2207" w:rsidP="00FC2207">
      <w:r w:rsidRPr="00064ABF">
        <w:t>Meddelelsen vil inneholde en begrunnelse for valget og angi karensperioden fra tildelingen gjøres kjent til kontraktsignering er planlagt gjennomført (kontraktsinngåelsen).</w:t>
      </w:r>
    </w:p>
    <w:p w14:paraId="588FFF2E" w14:textId="77777777" w:rsidR="00FC2207" w:rsidRPr="00064ABF" w:rsidRDefault="00FC2207" w:rsidP="00FC2207"/>
    <w:p w14:paraId="273D7BB4" w14:textId="77777777" w:rsidR="00FC2207" w:rsidRPr="00064ABF" w:rsidRDefault="00FC2207" w:rsidP="00FC2207">
      <w:r w:rsidRPr="00064ABF">
        <w:t>Dersom Oppdragsgiver finner at tildelingsbeslutningen ikke er i samsvar med kriteriene for valg av leverandør</w:t>
      </w:r>
      <w:r>
        <w:t>,</w:t>
      </w:r>
      <w:r w:rsidRPr="00064ABF">
        <w:t xml:space="preserve"> kan beslutningen annulleres frem til kontrakt er inngått.</w:t>
      </w:r>
    </w:p>
    <w:p w14:paraId="7CBF62C2" w14:textId="77777777" w:rsidR="00FC2207" w:rsidRPr="00064ABF" w:rsidRDefault="00FC2207" w:rsidP="00FC2207">
      <w:pPr>
        <w:pStyle w:val="Overskrift2"/>
      </w:pPr>
      <w:bookmarkStart w:id="150" w:name="_Toc466548648"/>
      <w:bookmarkStart w:id="151" w:name="_Toc466919980"/>
      <w:bookmarkStart w:id="152" w:name="_Toc482711910"/>
      <w:bookmarkStart w:id="153" w:name="_Toc511646664"/>
      <w:bookmarkStart w:id="154" w:name="_Toc13821497"/>
      <w:r w:rsidRPr="00064ABF">
        <w:t>Avlysning av konkurransen</w:t>
      </w:r>
      <w:bookmarkEnd w:id="150"/>
      <w:bookmarkEnd w:id="151"/>
      <w:bookmarkEnd w:id="152"/>
      <w:bookmarkEnd w:id="153"/>
      <w:bookmarkEnd w:id="154"/>
    </w:p>
    <w:p w14:paraId="553C996C" w14:textId="77777777" w:rsidR="00FC2207" w:rsidRPr="00064ABF" w:rsidRDefault="00FC2207" w:rsidP="00FC2207">
      <w:pPr>
        <w:rPr>
          <w:lang w:eastAsia="nb-NO"/>
        </w:rPr>
      </w:pPr>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r w:rsidRPr="00064ABF">
        <w:t xml:space="preserve"> </w:t>
      </w:r>
    </w:p>
    <w:p w14:paraId="2AA55B53" w14:textId="65A05C25" w:rsidR="00486D8A" w:rsidRPr="00064ABF" w:rsidRDefault="00486D8A" w:rsidP="00664CC5">
      <w:bookmarkStart w:id="155" w:name="_Toc482711881"/>
      <w:bookmarkStart w:id="156" w:name="_Ref477428956"/>
      <w:bookmarkStart w:id="157" w:name="_Toc466921000"/>
      <w:bookmarkStart w:id="158" w:name="_Toc482711877"/>
      <w:bookmarkStart w:id="159" w:name="_Toc466925527"/>
      <w:bookmarkStart w:id="160" w:name="_Toc482711883"/>
      <w:bookmarkStart w:id="161" w:name="_Toc466925528"/>
      <w:bookmarkStart w:id="162" w:name="_Toc482711884"/>
      <w:bookmarkEnd w:id="155"/>
      <w:bookmarkEnd w:id="156"/>
      <w:bookmarkEnd w:id="157"/>
      <w:bookmarkEnd w:id="158"/>
      <w:bookmarkEnd w:id="159"/>
      <w:bookmarkEnd w:id="160"/>
      <w:bookmarkEnd w:id="161"/>
      <w:bookmarkEnd w:id="162"/>
    </w:p>
    <w:sectPr w:rsidR="00486D8A" w:rsidRPr="00064ABF" w:rsidSect="00993267">
      <w:headerReference w:type="default" r:id="rId13"/>
      <w:footerReference w:type="default" r:id="rId14"/>
      <w:headerReference w:type="first" r:id="rId15"/>
      <w:pgSz w:w="11906" w:h="16838"/>
      <w:pgMar w:top="1417" w:right="849"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E9A473" w15:done="0"/>
  <w15:commentEx w15:paraId="12567B50" w15:done="0"/>
  <w15:commentEx w15:paraId="3787E66B" w15:done="0"/>
  <w15:commentEx w15:paraId="53F15CC8" w15:done="0"/>
  <w15:commentEx w15:paraId="391B6AAF" w15:done="0"/>
  <w15:commentEx w15:paraId="36A06DAE" w15:done="0"/>
  <w15:commentEx w15:paraId="289D0C3B" w15:done="0"/>
  <w15:commentEx w15:paraId="4AB2D158" w15:done="0"/>
  <w15:commentEx w15:paraId="0ECB989C" w15:done="0"/>
  <w15:commentEx w15:paraId="61EC0209" w15:done="0"/>
  <w15:commentEx w15:paraId="6483F1C8" w15:done="0"/>
  <w15:commentEx w15:paraId="69D0A4E1" w15:done="0"/>
  <w15:commentEx w15:paraId="045242F4" w15:done="0"/>
  <w15:commentEx w15:paraId="62DF3DBD" w15:done="0"/>
  <w15:commentEx w15:paraId="29507738" w15:done="0"/>
  <w15:commentEx w15:paraId="3E0CCFDE" w15:done="0"/>
  <w15:commentEx w15:paraId="4E045B8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58B29F" w14:textId="77777777" w:rsidR="004D79FB" w:rsidRDefault="004D79FB" w:rsidP="00E83ED4">
      <w:r>
        <w:separator/>
      </w:r>
    </w:p>
    <w:p w14:paraId="60392EBD" w14:textId="77777777" w:rsidR="004D79FB" w:rsidRDefault="004D79FB" w:rsidP="00E83ED4"/>
    <w:p w14:paraId="676DA58F" w14:textId="77777777" w:rsidR="004D79FB" w:rsidRDefault="004D79FB" w:rsidP="00E83ED4"/>
    <w:p w14:paraId="6071AE5A" w14:textId="77777777" w:rsidR="004D79FB" w:rsidRDefault="004D79FB" w:rsidP="00E83ED4"/>
    <w:p w14:paraId="2FF02B1C" w14:textId="77777777" w:rsidR="004D79FB" w:rsidRDefault="004D79FB" w:rsidP="00E83ED4"/>
    <w:p w14:paraId="42DC6F95" w14:textId="77777777" w:rsidR="004D79FB" w:rsidRDefault="004D79FB" w:rsidP="00E83ED4"/>
    <w:p w14:paraId="15725C56" w14:textId="77777777" w:rsidR="004D79FB" w:rsidRDefault="004D79FB" w:rsidP="00E83ED4"/>
  </w:endnote>
  <w:endnote w:type="continuationSeparator" w:id="0">
    <w:p w14:paraId="493A9DB3" w14:textId="77777777" w:rsidR="004D79FB" w:rsidRDefault="004D79FB" w:rsidP="00E83ED4">
      <w:r>
        <w:continuationSeparator/>
      </w:r>
    </w:p>
    <w:p w14:paraId="11FCEAF1" w14:textId="77777777" w:rsidR="004D79FB" w:rsidRDefault="004D79FB" w:rsidP="00E83ED4"/>
    <w:p w14:paraId="1BFA6D16" w14:textId="77777777" w:rsidR="004D79FB" w:rsidRDefault="004D79FB" w:rsidP="00E83ED4"/>
    <w:p w14:paraId="0E07EC05" w14:textId="77777777" w:rsidR="004D79FB" w:rsidRDefault="004D79FB" w:rsidP="00E83ED4"/>
    <w:p w14:paraId="35A8483D" w14:textId="77777777" w:rsidR="004D79FB" w:rsidRDefault="004D79FB" w:rsidP="00E83ED4"/>
    <w:p w14:paraId="5AF143DF" w14:textId="77777777" w:rsidR="004D79FB" w:rsidRDefault="004D79FB" w:rsidP="00E83ED4"/>
    <w:p w14:paraId="5E8B1239" w14:textId="77777777" w:rsidR="004D79FB" w:rsidRDefault="004D79FB" w:rsidP="00E83ED4"/>
  </w:endnote>
  <w:endnote w:type="continuationNotice" w:id="1">
    <w:p w14:paraId="43F6D85B" w14:textId="77777777" w:rsidR="004D79FB" w:rsidRDefault="004D79FB" w:rsidP="00E83ED4"/>
    <w:p w14:paraId="0081E9E2" w14:textId="77777777" w:rsidR="004D79FB" w:rsidRDefault="004D79FB" w:rsidP="00E83ED4"/>
    <w:p w14:paraId="2153BE24" w14:textId="77777777" w:rsidR="004D79FB" w:rsidRDefault="004D79FB" w:rsidP="00E83ED4"/>
    <w:p w14:paraId="5DE92E00" w14:textId="77777777" w:rsidR="004D79FB" w:rsidRDefault="004D79FB" w:rsidP="00E83ED4"/>
    <w:p w14:paraId="6929CB56" w14:textId="77777777" w:rsidR="004D79FB" w:rsidRDefault="004D79FB" w:rsidP="00E83ED4"/>
    <w:p w14:paraId="5069C740" w14:textId="77777777" w:rsidR="004D79FB" w:rsidRDefault="004D79FB" w:rsidP="00E83ED4"/>
    <w:p w14:paraId="766C8289" w14:textId="77777777" w:rsidR="004D79FB" w:rsidRDefault="004D79FB"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MS Gothic">
    <w:altName w:val="ＭＳ ゴシック"/>
    <w:panose1 w:val="020B0609070205080204"/>
    <w:charset w:val="80"/>
    <w:family w:val="modern"/>
    <w:pitch w:val="fixed"/>
    <w:sig w:usb0="E00002FF" w:usb1="6AC7FDFB" w:usb2="00000012" w:usb3="00000000" w:csb0="0002009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9281011"/>
      <w:docPartObj>
        <w:docPartGallery w:val="Page Numbers (Bottom of Page)"/>
        <w:docPartUnique/>
      </w:docPartObj>
    </w:sdtPr>
    <w:sdtEndPr/>
    <w:sdtContent>
      <w:sdt>
        <w:sdtPr>
          <w:id w:val="860082579"/>
          <w:docPartObj>
            <w:docPartGallery w:val="Page Numbers (Top of Page)"/>
            <w:docPartUnique/>
          </w:docPartObj>
        </w:sdtPr>
        <w:sdtEndPr/>
        <w:sdtContent>
          <w:p w14:paraId="6A113FAF" w14:textId="3D68D872" w:rsidR="004D79FB" w:rsidRDefault="004D79FB">
            <w:pPr>
              <w:pStyle w:val="Bunntekst"/>
              <w:jc w:val="right"/>
            </w:pPr>
            <w:r w:rsidRPr="00340514">
              <w:rPr>
                <w:bCs/>
              </w:rPr>
              <w:fldChar w:fldCharType="begin"/>
            </w:r>
            <w:r w:rsidRPr="00340514">
              <w:rPr>
                <w:bCs/>
              </w:rPr>
              <w:instrText>PAGE</w:instrText>
            </w:r>
            <w:r w:rsidRPr="00340514">
              <w:rPr>
                <w:bCs/>
              </w:rPr>
              <w:fldChar w:fldCharType="separate"/>
            </w:r>
            <w:r w:rsidR="00742D7F">
              <w:rPr>
                <w:bCs/>
                <w:noProof/>
              </w:rPr>
              <w:t>9</w:t>
            </w:r>
            <w:r w:rsidRPr="00340514">
              <w:rPr>
                <w:bCs/>
              </w:rPr>
              <w:fldChar w:fldCharType="end"/>
            </w:r>
            <w:r w:rsidRPr="00340514">
              <w:t xml:space="preserve"> av </w:t>
            </w:r>
            <w:r w:rsidRPr="00340514">
              <w:rPr>
                <w:bCs/>
              </w:rPr>
              <w:fldChar w:fldCharType="begin"/>
            </w:r>
            <w:r w:rsidRPr="00340514">
              <w:rPr>
                <w:bCs/>
              </w:rPr>
              <w:instrText>NUMPAGES</w:instrText>
            </w:r>
            <w:r w:rsidRPr="00340514">
              <w:rPr>
                <w:bCs/>
              </w:rPr>
              <w:fldChar w:fldCharType="separate"/>
            </w:r>
            <w:r w:rsidR="00742D7F">
              <w:rPr>
                <w:bCs/>
                <w:noProof/>
              </w:rPr>
              <w:t>12</w:t>
            </w:r>
            <w:r w:rsidRPr="00340514">
              <w:rPr>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9B343" w14:textId="77777777" w:rsidR="004D79FB" w:rsidRDefault="004D79FB" w:rsidP="00E83ED4">
      <w:r>
        <w:separator/>
      </w:r>
    </w:p>
    <w:p w14:paraId="113A9033" w14:textId="77777777" w:rsidR="004D79FB" w:rsidRDefault="004D79FB" w:rsidP="00E83ED4"/>
    <w:p w14:paraId="09EF9C43" w14:textId="77777777" w:rsidR="004D79FB" w:rsidRDefault="004D79FB" w:rsidP="00E83ED4"/>
    <w:p w14:paraId="6D69B2DD" w14:textId="77777777" w:rsidR="004D79FB" w:rsidRDefault="004D79FB" w:rsidP="00E83ED4"/>
    <w:p w14:paraId="368DC4C2" w14:textId="77777777" w:rsidR="004D79FB" w:rsidRDefault="004D79FB" w:rsidP="00E83ED4"/>
    <w:p w14:paraId="6028A53D" w14:textId="77777777" w:rsidR="004D79FB" w:rsidRDefault="004D79FB" w:rsidP="00E83ED4"/>
    <w:p w14:paraId="7232DDD4" w14:textId="77777777" w:rsidR="004D79FB" w:rsidRDefault="004D79FB" w:rsidP="00E83ED4"/>
  </w:footnote>
  <w:footnote w:type="continuationSeparator" w:id="0">
    <w:p w14:paraId="329F3ED3" w14:textId="77777777" w:rsidR="004D79FB" w:rsidRDefault="004D79FB" w:rsidP="00E83ED4">
      <w:r>
        <w:continuationSeparator/>
      </w:r>
    </w:p>
    <w:p w14:paraId="3892A5CB" w14:textId="77777777" w:rsidR="004D79FB" w:rsidRDefault="004D79FB" w:rsidP="00E83ED4"/>
    <w:p w14:paraId="38781C31" w14:textId="77777777" w:rsidR="004D79FB" w:rsidRDefault="004D79FB" w:rsidP="00E83ED4"/>
    <w:p w14:paraId="279B1716" w14:textId="77777777" w:rsidR="004D79FB" w:rsidRDefault="004D79FB" w:rsidP="00E83ED4"/>
    <w:p w14:paraId="054990FA" w14:textId="77777777" w:rsidR="004D79FB" w:rsidRDefault="004D79FB" w:rsidP="00E83ED4"/>
    <w:p w14:paraId="4DA666D0" w14:textId="77777777" w:rsidR="004D79FB" w:rsidRDefault="004D79FB" w:rsidP="00E83ED4"/>
    <w:p w14:paraId="105D8269" w14:textId="77777777" w:rsidR="004D79FB" w:rsidRDefault="004D79FB" w:rsidP="00E83ED4"/>
  </w:footnote>
  <w:footnote w:type="continuationNotice" w:id="1">
    <w:p w14:paraId="24EDC492" w14:textId="77777777" w:rsidR="004D79FB" w:rsidRDefault="004D79FB" w:rsidP="00E83ED4"/>
    <w:p w14:paraId="38C5363F" w14:textId="77777777" w:rsidR="004D79FB" w:rsidRDefault="004D79FB" w:rsidP="00E83ED4"/>
    <w:p w14:paraId="7F3A4ED3" w14:textId="77777777" w:rsidR="004D79FB" w:rsidRDefault="004D79FB" w:rsidP="00E83ED4"/>
    <w:p w14:paraId="3B33D75E" w14:textId="77777777" w:rsidR="004D79FB" w:rsidRDefault="004D79FB" w:rsidP="00E83ED4"/>
    <w:p w14:paraId="082EF570" w14:textId="77777777" w:rsidR="004D79FB" w:rsidRDefault="004D79FB" w:rsidP="00E83ED4"/>
    <w:p w14:paraId="69294F32" w14:textId="77777777" w:rsidR="004D79FB" w:rsidRDefault="004D79FB" w:rsidP="00E83ED4"/>
    <w:p w14:paraId="492DD1D7" w14:textId="77777777" w:rsidR="004D79FB" w:rsidRDefault="004D79FB" w:rsidP="00E83E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E83145" w14:textId="07873343" w:rsidR="004D79FB" w:rsidRPr="00B577C5" w:rsidRDefault="004D79FB" w:rsidP="00B577C5">
    <w:pPr>
      <w:pStyle w:val="Tittel1"/>
      <w:spacing w:before="0" w:after="0"/>
      <w:jc w:val="left"/>
      <w:rPr>
        <w:color w:val="auto"/>
        <w:sz w:val="22"/>
        <w:szCs w:val="22"/>
      </w:rPr>
    </w:pPr>
    <w:r w:rsidRPr="001F2232">
      <w:rPr>
        <w:color w:val="auto"/>
        <w:sz w:val="22"/>
        <w:szCs w:val="22"/>
      </w:rPr>
      <w:t>Del 1 – Regler for anskaffelsen</w:t>
    </w:r>
    <w:r w:rsidRPr="001F2232">
      <w:rPr>
        <w:rFonts w:ascii="Times New Roman" w:hAnsi="Times New Roman" w:cs="Times New Roman"/>
        <w:color w:val="auto"/>
        <w:sz w:val="22"/>
        <w:szCs w:val="22"/>
      </w:rPr>
      <w:t xml:space="preserve"> </w:t>
    </w:r>
    <w:r w:rsidRPr="00B577C5">
      <w:rPr>
        <w:color w:val="auto"/>
        <w:sz w:val="22"/>
        <w:szCs w:val="22"/>
      </w:rPr>
      <w:t>2019019455 –</w:t>
    </w:r>
    <w:r>
      <w:rPr>
        <w:color w:val="auto"/>
        <w:sz w:val="22"/>
        <w:szCs w:val="22"/>
      </w:rPr>
      <w:t xml:space="preserve"> M</w:t>
    </w:r>
    <w:r w:rsidRPr="00B577C5">
      <w:rPr>
        <w:color w:val="auto"/>
        <w:sz w:val="22"/>
        <w:szCs w:val="22"/>
      </w:rPr>
      <w:t xml:space="preserve">aritime sertifikatgivende kurs </w:t>
    </w:r>
  </w:p>
  <w:p w14:paraId="4160F334" w14:textId="1423572F" w:rsidR="004D79FB" w:rsidRPr="00686E98" w:rsidRDefault="004D79FB" w:rsidP="00B577C5">
    <w:pPr>
      <w:pStyle w:val="Topptekst"/>
      <w:rPr>
        <w:rFonts w:ascii="Times New Roman" w:hAnsi="Times New Roman" w:cs="Times New Roman"/>
      </w:rPr>
    </w:pPr>
    <w:r w:rsidRPr="004D2119">
      <w:rPr>
        <w:rFonts w:ascii="Times New Roman" w:hAnsi="Times New Roman" w:cs="Times New Roman"/>
      </w:rPr>
      <w:tab/>
    </w:r>
    <w:r w:rsidRPr="00686E98">
      <w:rPr>
        <w:rFonts w:ascii="Times New Roman" w:hAnsi="Times New Roman" w:cs="Times New Roma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06" w:type="pct"/>
      <w:tblCellMar>
        <w:left w:w="0" w:type="dxa"/>
        <w:right w:w="0" w:type="dxa"/>
      </w:tblCellMar>
      <w:tblLook w:val="04A0" w:firstRow="1" w:lastRow="0" w:firstColumn="1" w:lastColumn="0" w:noHBand="0" w:noVBand="1"/>
    </w:tblPr>
    <w:tblGrid>
      <w:gridCol w:w="972"/>
      <w:gridCol w:w="178"/>
      <w:gridCol w:w="8309"/>
    </w:tblGrid>
    <w:tr w:rsidR="004D79FB" w:rsidRPr="00FE4DAD" w14:paraId="366A8387" w14:textId="77777777" w:rsidTr="000D4636">
      <w:trPr>
        <w:trHeight w:val="240"/>
      </w:trPr>
      <w:tc>
        <w:tcPr>
          <w:tcW w:w="973" w:type="dxa"/>
          <w:vMerge w:val="restart"/>
        </w:tcPr>
        <w:p w14:paraId="618977E3" w14:textId="77777777" w:rsidR="004D79FB" w:rsidRPr="00FE4DAD" w:rsidRDefault="004D79FB" w:rsidP="000D4636">
          <w:pPr>
            <w:spacing w:line="228" w:lineRule="auto"/>
            <w:ind w:left="-6"/>
          </w:pPr>
          <w:r>
            <w:rPr>
              <w:noProof/>
              <w:lang w:eastAsia="nb-NO"/>
            </w:rPr>
            <w:drawing>
              <wp:inline distT="0" distB="0" distL="0" distR="0" wp14:anchorId="576BA117" wp14:editId="570FE6B7">
                <wp:extent cx="514350" cy="688500"/>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71C92DAF" w14:textId="77777777" w:rsidR="004D79FB" w:rsidRPr="00FE4DAD" w:rsidRDefault="004D79FB" w:rsidP="000D4636"/>
      </w:tc>
      <w:tc>
        <w:tcPr>
          <w:tcW w:w="8322" w:type="dxa"/>
        </w:tcPr>
        <w:p w14:paraId="4DEA73D5" w14:textId="77777777" w:rsidR="004D79FB" w:rsidRPr="00FE4DAD" w:rsidRDefault="004D79FB" w:rsidP="000D4636">
          <w:pPr>
            <w:pStyle w:val="Avdelingstittel"/>
            <w:rPr>
              <w:lang w:val="en-US"/>
            </w:rPr>
          </w:pPr>
        </w:p>
      </w:tc>
    </w:tr>
    <w:tr w:rsidR="004D79FB" w:rsidRPr="00CF7153" w14:paraId="4DD9B99D" w14:textId="77777777" w:rsidTr="000D4636">
      <w:trPr>
        <w:trHeight w:val="282"/>
      </w:trPr>
      <w:tc>
        <w:tcPr>
          <w:tcW w:w="973" w:type="dxa"/>
          <w:vMerge/>
        </w:tcPr>
        <w:p w14:paraId="2F44A105" w14:textId="77777777" w:rsidR="004D79FB" w:rsidRPr="00FE4DAD" w:rsidRDefault="004D79FB" w:rsidP="000D4636">
          <w:pPr>
            <w:ind w:left="-6"/>
          </w:pPr>
        </w:p>
      </w:tc>
      <w:tc>
        <w:tcPr>
          <w:tcW w:w="178" w:type="dxa"/>
          <w:vMerge/>
        </w:tcPr>
        <w:p w14:paraId="76E20186" w14:textId="77777777" w:rsidR="004D79FB" w:rsidRPr="00FE4DAD" w:rsidRDefault="004D79FB" w:rsidP="000D4636"/>
      </w:tc>
      <w:tc>
        <w:tcPr>
          <w:tcW w:w="8322" w:type="dxa"/>
        </w:tcPr>
        <w:p w14:paraId="5761612C" w14:textId="77777777" w:rsidR="004D79FB" w:rsidRPr="00CF7153" w:rsidRDefault="004D79FB" w:rsidP="000D463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4D79FB" w:rsidRPr="00AB2BE9" w14:paraId="0ABC1319" w14:textId="77777777" w:rsidTr="000D4636">
      <w:trPr>
        <w:trHeight w:val="421"/>
      </w:trPr>
      <w:tc>
        <w:tcPr>
          <w:tcW w:w="973" w:type="dxa"/>
          <w:vMerge/>
          <w:tcBorders>
            <w:bottom w:val="nil"/>
          </w:tcBorders>
        </w:tcPr>
        <w:p w14:paraId="34B293B4" w14:textId="77777777" w:rsidR="004D79FB" w:rsidRPr="00FE4DAD" w:rsidRDefault="004D79FB" w:rsidP="000D4636">
          <w:pPr>
            <w:ind w:left="-6"/>
          </w:pPr>
        </w:p>
      </w:tc>
      <w:tc>
        <w:tcPr>
          <w:tcW w:w="178" w:type="dxa"/>
          <w:vMerge/>
          <w:tcBorders>
            <w:bottom w:val="nil"/>
          </w:tcBorders>
        </w:tcPr>
        <w:p w14:paraId="41D927CC" w14:textId="77777777" w:rsidR="004D79FB" w:rsidRPr="00FE4DAD" w:rsidRDefault="004D79FB" w:rsidP="000D4636"/>
      </w:tc>
      <w:tc>
        <w:tcPr>
          <w:tcW w:w="8322" w:type="dxa"/>
          <w:tcBorders>
            <w:bottom w:val="single" w:sz="4" w:space="0" w:color="auto"/>
          </w:tcBorders>
        </w:tcPr>
        <w:p w14:paraId="42D89AEB" w14:textId="77777777" w:rsidR="004D79FB" w:rsidRPr="00AB2BE9" w:rsidRDefault="004D79FB" w:rsidP="000D4636">
          <w:pPr>
            <w:pStyle w:val="Avdelingstittel"/>
          </w:pPr>
          <w:r>
            <w:t>Forsvarets logistikkorganisasjon</w:t>
          </w:r>
          <w:r>
            <w:tab/>
          </w:r>
        </w:p>
      </w:tc>
    </w:tr>
  </w:tbl>
  <w:p w14:paraId="6C3564DF" w14:textId="77777777" w:rsidR="004D79FB" w:rsidRDefault="004D79FB" w:rsidP="00340514">
    <w:pPr>
      <w:pStyle w:val="Top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60C7DFC"/>
    <w:lvl w:ilvl="0">
      <w:start w:val="1"/>
      <w:numFmt w:val="decimal"/>
      <w:suff w:val="space"/>
      <w:lvlText w:val="%1"/>
      <w:lvlJc w:val="left"/>
      <w:pPr>
        <w:ind w:left="11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4">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nsid w:val="1F9F5678"/>
    <w:multiLevelType w:val="multilevel"/>
    <w:tmpl w:val="C51A2174"/>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nsid w:val="2EEF33A8"/>
    <w:multiLevelType w:val="hybridMultilevel"/>
    <w:tmpl w:val="FE606C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0EB686E"/>
    <w:multiLevelType w:val="hybridMultilevel"/>
    <w:tmpl w:val="08982C3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nsid w:val="40A40778"/>
    <w:multiLevelType w:val="hybridMultilevel"/>
    <w:tmpl w:val="6C80F8A4"/>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nsid w:val="48A22041"/>
    <w:multiLevelType w:val="hybridMultilevel"/>
    <w:tmpl w:val="3DD2FB7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nsid w:val="6D511283"/>
    <w:multiLevelType w:val="hybridMultilevel"/>
    <w:tmpl w:val="26560B1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3">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5">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2"/>
  </w:num>
  <w:num w:numId="2">
    <w:abstractNumId w:val="15"/>
  </w:num>
  <w:num w:numId="3">
    <w:abstractNumId w:val="10"/>
  </w:num>
  <w:num w:numId="4">
    <w:abstractNumId w:val="18"/>
  </w:num>
  <w:num w:numId="5">
    <w:abstractNumId w:val="2"/>
  </w:num>
  <w:num w:numId="6">
    <w:abstractNumId w:val="30"/>
  </w:num>
  <w:num w:numId="7">
    <w:abstractNumId w:val="9"/>
  </w:num>
  <w:num w:numId="8">
    <w:abstractNumId w:val="31"/>
  </w:num>
  <w:num w:numId="9">
    <w:abstractNumId w:val="7"/>
  </w:num>
  <w:num w:numId="10">
    <w:abstractNumId w:val="33"/>
  </w:num>
  <w:num w:numId="11">
    <w:abstractNumId w:val="27"/>
  </w:num>
  <w:num w:numId="12">
    <w:abstractNumId w:val="13"/>
  </w:num>
  <w:num w:numId="13">
    <w:abstractNumId w:val="29"/>
  </w:num>
  <w:num w:numId="14">
    <w:abstractNumId w:val="21"/>
  </w:num>
  <w:num w:numId="15">
    <w:abstractNumId w:val="28"/>
  </w:num>
  <w:num w:numId="16">
    <w:abstractNumId w:val="24"/>
  </w:num>
  <w:num w:numId="17">
    <w:abstractNumId w:val="17"/>
  </w:num>
  <w:num w:numId="18">
    <w:abstractNumId w:val="14"/>
  </w:num>
  <w:num w:numId="19">
    <w:abstractNumId w:val="20"/>
  </w:num>
  <w:num w:numId="20">
    <w:abstractNumId w:val="26"/>
  </w:num>
  <w:num w:numId="21">
    <w:abstractNumId w:val="6"/>
  </w:num>
  <w:num w:numId="22">
    <w:abstractNumId w:val="25"/>
  </w:num>
  <w:num w:numId="23">
    <w:abstractNumId w:val="3"/>
  </w:num>
  <w:num w:numId="24">
    <w:abstractNumId w:val="1"/>
  </w:num>
  <w:num w:numId="25">
    <w:abstractNumId w:val="35"/>
  </w:num>
  <w:num w:numId="26">
    <w:abstractNumId w:val="4"/>
  </w:num>
  <w:num w:numId="27">
    <w:abstractNumId w:val="8"/>
  </w:num>
  <w:num w:numId="28">
    <w:abstractNumId w:val="11"/>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2"/>
  </w:num>
  <w:num w:numId="32">
    <w:abstractNumId w:val="34"/>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0"/>
  </w:num>
  <w:num w:numId="37">
    <w:abstractNumId w:val="23"/>
  </w:num>
  <w:num w:numId="38">
    <w:abstractNumId w:val="32"/>
  </w:num>
  <w:num w:numId="39">
    <w:abstractNumId w:val="16"/>
  </w:num>
  <w:num w:numId="40">
    <w:abstractNumId w:val="19"/>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ventura">
    <w15:presenceInfo w15:providerId="None" w15:userId="Inventura"/>
  </w15:person>
  <w15:person w15:author="Inventura [2]">
    <w15:presenceInfo w15:providerId="None" w15:userId="Inventur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18432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3A9"/>
    <w:rsid w:val="00000DAD"/>
    <w:rsid w:val="00003132"/>
    <w:rsid w:val="00006D17"/>
    <w:rsid w:val="00007F2A"/>
    <w:rsid w:val="00011EA7"/>
    <w:rsid w:val="00013000"/>
    <w:rsid w:val="000145E4"/>
    <w:rsid w:val="00014F8E"/>
    <w:rsid w:val="000173EF"/>
    <w:rsid w:val="00020BF2"/>
    <w:rsid w:val="0002332D"/>
    <w:rsid w:val="000236A1"/>
    <w:rsid w:val="00031059"/>
    <w:rsid w:val="00033666"/>
    <w:rsid w:val="00034743"/>
    <w:rsid w:val="00034AEA"/>
    <w:rsid w:val="0004029F"/>
    <w:rsid w:val="000410E2"/>
    <w:rsid w:val="00041126"/>
    <w:rsid w:val="00041C7C"/>
    <w:rsid w:val="00042B81"/>
    <w:rsid w:val="00044880"/>
    <w:rsid w:val="000471FC"/>
    <w:rsid w:val="000533FD"/>
    <w:rsid w:val="000534B1"/>
    <w:rsid w:val="000546AD"/>
    <w:rsid w:val="000604D9"/>
    <w:rsid w:val="00062ADF"/>
    <w:rsid w:val="000632B1"/>
    <w:rsid w:val="00064ABF"/>
    <w:rsid w:val="00064C0B"/>
    <w:rsid w:val="00065CD7"/>
    <w:rsid w:val="00074434"/>
    <w:rsid w:val="00077F07"/>
    <w:rsid w:val="00090528"/>
    <w:rsid w:val="00095DFB"/>
    <w:rsid w:val="00096441"/>
    <w:rsid w:val="00097696"/>
    <w:rsid w:val="000A7228"/>
    <w:rsid w:val="000B1D55"/>
    <w:rsid w:val="000B4354"/>
    <w:rsid w:val="000B5A72"/>
    <w:rsid w:val="000C5654"/>
    <w:rsid w:val="000C63FD"/>
    <w:rsid w:val="000D13E9"/>
    <w:rsid w:val="000D4636"/>
    <w:rsid w:val="000E30E1"/>
    <w:rsid w:val="000E3238"/>
    <w:rsid w:val="000E4910"/>
    <w:rsid w:val="000E4D7C"/>
    <w:rsid w:val="000E511F"/>
    <w:rsid w:val="000E6508"/>
    <w:rsid w:val="000F2D94"/>
    <w:rsid w:val="000F46E7"/>
    <w:rsid w:val="000F47B7"/>
    <w:rsid w:val="000F49FE"/>
    <w:rsid w:val="000F7039"/>
    <w:rsid w:val="001010D5"/>
    <w:rsid w:val="001108FD"/>
    <w:rsid w:val="00111606"/>
    <w:rsid w:val="00113190"/>
    <w:rsid w:val="00114F50"/>
    <w:rsid w:val="0011617D"/>
    <w:rsid w:val="0011791B"/>
    <w:rsid w:val="00117AFE"/>
    <w:rsid w:val="00121605"/>
    <w:rsid w:val="00126280"/>
    <w:rsid w:val="00126A32"/>
    <w:rsid w:val="00126E1F"/>
    <w:rsid w:val="0013345D"/>
    <w:rsid w:val="0013432D"/>
    <w:rsid w:val="00140B37"/>
    <w:rsid w:val="00141D54"/>
    <w:rsid w:val="00143B70"/>
    <w:rsid w:val="001451B1"/>
    <w:rsid w:val="001463D3"/>
    <w:rsid w:val="001518EA"/>
    <w:rsid w:val="00153FBC"/>
    <w:rsid w:val="001576A9"/>
    <w:rsid w:val="00160416"/>
    <w:rsid w:val="001635A9"/>
    <w:rsid w:val="0017129C"/>
    <w:rsid w:val="00173572"/>
    <w:rsid w:val="0017581E"/>
    <w:rsid w:val="00182B3C"/>
    <w:rsid w:val="0018444E"/>
    <w:rsid w:val="0018476E"/>
    <w:rsid w:val="001907C0"/>
    <w:rsid w:val="001907C2"/>
    <w:rsid w:val="00194C5A"/>
    <w:rsid w:val="001B44BD"/>
    <w:rsid w:val="001B7A95"/>
    <w:rsid w:val="001C1942"/>
    <w:rsid w:val="001C2FFF"/>
    <w:rsid w:val="001C379E"/>
    <w:rsid w:val="001C6313"/>
    <w:rsid w:val="001C695E"/>
    <w:rsid w:val="001D106B"/>
    <w:rsid w:val="001D385D"/>
    <w:rsid w:val="001D48E1"/>
    <w:rsid w:val="001E23AD"/>
    <w:rsid w:val="001E53E2"/>
    <w:rsid w:val="001E5A6B"/>
    <w:rsid w:val="001E6E6E"/>
    <w:rsid w:val="001E70CE"/>
    <w:rsid w:val="001F1587"/>
    <w:rsid w:val="001F2232"/>
    <w:rsid w:val="001F7B10"/>
    <w:rsid w:val="001F7F91"/>
    <w:rsid w:val="00201989"/>
    <w:rsid w:val="0020333A"/>
    <w:rsid w:val="0021103B"/>
    <w:rsid w:val="002169AA"/>
    <w:rsid w:val="00230223"/>
    <w:rsid w:val="00230B37"/>
    <w:rsid w:val="00232593"/>
    <w:rsid w:val="00234625"/>
    <w:rsid w:val="002346AC"/>
    <w:rsid w:val="00236752"/>
    <w:rsid w:val="00252A16"/>
    <w:rsid w:val="00255596"/>
    <w:rsid w:val="0025611C"/>
    <w:rsid w:val="00263E4C"/>
    <w:rsid w:val="002648DB"/>
    <w:rsid w:val="00264F94"/>
    <w:rsid w:val="002708F4"/>
    <w:rsid w:val="00277772"/>
    <w:rsid w:val="00277903"/>
    <w:rsid w:val="00280FFE"/>
    <w:rsid w:val="00281B4C"/>
    <w:rsid w:val="00286DD9"/>
    <w:rsid w:val="002941B2"/>
    <w:rsid w:val="00295A71"/>
    <w:rsid w:val="002A32A1"/>
    <w:rsid w:val="002A4583"/>
    <w:rsid w:val="002A5CF4"/>
    <w:rsid w:val="002A7C7E"/>
    <w:rsid w:val="002B07AA"/>
    <w:rsid w:val="002B07E1"/>
    <w:rsid w:val="002B4C76"/>
    <w:rsid w:val="002B6836"/>
    <w:rsid w:val="002B6F25"/>
    <w:rsid w:val="002C0177"/>
    <w:rsid w:val="002C5946"/>
    <w:rsid w:val="002D179E"/>
    <w:rsid w:val="002E3100"/>
    <w:rsid w:val="002E714C"/>
    <w:rsid w:val="002E734A"/>
    <w:rsid w:val="002F08F1"/>
    <w:rsid w:val="002F2BAB"/>
    <w:rsid w:val="002F2E00"/>
    <w:rsid w:val="002F3859"/>
    <w:rsid w:val="002F4E55"/>
    <w:rsid w:val="00300D14"/>
    <w:rsid w:val="003047F1"/>
    <w:rsid w:val="00306737"/>
    <w:rsid w:val="00307B44"/>
    <w:rsid w:val="0031051A"/>
    <w:rsid w:val="00311FB4"/>
    <w:rsid w:val="00313A9E"/>
    <w:rsid w:val="003144F6"/>
    <w:rsid w:val="00314AA5"/>
    <w:rsid w:val="00315659"/>
    <w:rsid w:val="00316422"/>
    <w:rsid w:val="00320930"/>
    <w:rsid w:val="00324C6C"/>
    <w:rsid w:val="00330465"/>
    <w:rsid w:val="00330988"/>
    <w:rsid w:val="00330ACC"/>
    <w:rsid w:val="00332040"/>
    <w:rsid w:val="0033302E"/>
    <w:rsid w:val="003337C9"/>
    <w:rsid w:val="00333A3E"/>
    <w:rsid w:val="00336601"/>
    <w:rsid w:val="00337331"/>
    <w:rsid w:val="00340514"/>
    <w:rsid w:val="0034246F"/>
    <w:rsid w:val="003424F1"/>
    <w:rsid w:val="00343946"/>
    <w:rsid w:val="00343E0C"/>
    <w:rsid w:val="00344530"/>
    <w:rsid w:val="003502D9"/>
    <w:rsid w:val="00352746"/>
    <w:rsid w:val="00362D23"/>
    <w:rsid w:val="00365499"/>
    <w:rsid w:val="00367FDA"/>
    <w:rsid w:val="00370246"/>
    <w:rsid w:val="003707F7"/>
    <w:rsid w:val="003727A5"/>
    <w:rsid w:val="00372B3D"/>
    <w:rsid w:val="003747C8"/>
    <w:rsid w:val="00374E9C"/>
    <w:rsid w:val="00376D47"/>
    <w:rsid w:val="00381D5A"/>
    <w:rsid w:val="003838C2"/>
    <w:rsid w:val="00383A85"/>
    <w:rsid w:val="003842BA"/>
    <w:rsid w:val="0038541C"/>
    <w:rsid w:val="003872AF"/>
    <w:rsid w:val="00387C88"/>
    <w:rsid w:val="00394391"/>
    <w:rsid w:val="00394AC9"/>
    <w:rsid w:val="003968D7"/>
    <w:rsid w:val="003A38D3"/>
    <w:rsid w:val="003A56A8"/>
    <w:rsid w:val="003A6B09"/>
    <w:rsid w:val="003B1992"/>
    <w:rsid w:val="003B4338"/>
    <w:rsid w:val="003C0097"/>
    <w:rsid w:val="003C7AD1"/>
    <w:rsid w:val="003D43D6"/>
    <w:rsid w:val="003E1A74"/>
    <w:rsid w:val="003E4F45"/>
    <w:rsid w:val="003E57C4"/>
    <w:rsid w:val="003E69F4"/>
    <w:rsid w:val="003F2989"/>
    <w:rsid w:val="003F3F9E"/>
    <w:rsid w:val="003F5C7D"/>
    <w:rsid w:val="003F7AB7"/>
    <w:rsid w:val="00404CE5"/>
    <w:rsid w:val="0040759F"/>
    <w:rsid w:val="00410740"/>
    <w:rsid w:val="0041276A"/>
    <w:rsid w:val="00412842"/>
    <w:rsid w:val="0041374E"/>
    <w:rsid w:val="004201C7"/>
    <w:rsid w:val="004244BA"/>
    <w:rsid w:val="00424EE6"/>
    <w:rsid w:val="0042667E"/>
    <w:rsid w:val="004274FD"/>
    <w:rsid w:val="00430822"/>
    <w:rsid w:val="00431613"/>
    <w:rsid w:val="00435F23"/>
    <w:rsid w:val="00441D7A"/>
    <w:rsid w:val="0044400F"/>
    <w:rsid w:val="00444767"/>
    <w:rsid w:val="004447C6"/>
    <w:rsid w:val="00446133"/>
    <w:rsid w:val="00447519"/>
    <w:rsid w:val="00450212"/>
    <w:rsid w:val="004509AC"/>
    <w:rsid w:val="0045191E"/>
    <w:rsid w:val="00452890"/>
    <w:rsid w:val="0045575A"/>
    <w:rsid w:val="0046136F"/>
    <w:rsid w:val="00467998"/>
    <w:rsid w:val="00470DC8"/>
    <w:rsid w:val="004720A3"/>
    <w:rsid w:val="00473EB2"/>
    <w:rsid w:val="00474D7E"/>
    <w:rsid w:val="00481575"/>
    <w:rsid w:val="00481AA0"/>
    <w:rsid w:val="004822B0"/>
    <w:rsid w:val="00483A0F"/>
    <w:rsid w:val="004844EB"/>
    <w:rsid w:val="0048452E"/>
    <w:rsid w:val="00486D8A"/>
    <w:rsid w:val="004871F8"/>
    <w:rsid w:val="004902F6"/>
    <w:rsid w:val="00490CE6"/>
    <w:rsid w:val="00490EB1"/>
    <w:rsid w:val="004934A0"/>
    <w:rsid w:val="00493598"/>
    <w:rsid w:val="0049738B"/>
    <w:rsid w:val="004A058A"/>
    <w:rsid w:val="004A1F28"/>
    <w:rsid w:val="004A4C02"/>
    <w:rsid w:val="004A6D98"/>
    <w:rsid w:val="004A7295"/>
    <w:rsid w:val="004B46AE"/>
    <w:rsid w:val="004C0BC5"/>
    <w:rsid w:val="004C1D48"/>
    <w:rsid w:val="004C5D84"/>
    <w:rsid w:val="004D08B4"/>
    <w:rsid w:val="004D2119"/>
    <w:rsid w:val="004D230E"/>
    <w:rsid w:val="004D29AD"/>
    <w:rsid w:val="004D3E9E"/>
    <w:rsid w:val="004D6E75"/>
    <w:rsid w:val="004D6F3B"/>
    <w:rsid w:val="004D79FB"/>
    <w:rsid w:val="004E074A"/>
    <w:rsid w:val="004E2675"/>
    <w:rsid w:val="004E3E89"/>
    <w:rsid w:val="004E661D"/>
    <w:rsid w:val="004F1558"/>
    <w:rsid w:val="004F1CE6"/>
    <w:rsid w:val="004F27E5"/>
    <w:rsid w:val="004F2FD2"/>
    <w:rsid w:val="004F7983"/>
    <w:rsid w:val="0050111C"/>
    <w:rsid w:val="00501232"/>
    <w:rsid w:val="005029F5"/>
    <w:rsid w:val="00506941"/>
    <w:rsid w:val="00506AD4"/>
    <w:rsid w:val="00507023"/>
    <w:rsid w:val="00507959"/>
    <w:rsid w:val="005106C9"/>
    <w:rsid w:val="005145D0"/>
    <w:rsid w:val="00514BC3"/>
    <w:rsid w:val="00516D40"/>
    <w:rsid w:val="0052294E"/>
    <w:rsid w:val="0052377E"/>
    <w:rsid w:val="0052499B"/>
    <w:rsid w:val="0052688C"/>
    <w:rsid w:val="00527B4C"/>
    <w:rsid w:val="00532A77"/>
    <w:rsid w:val="00542038"/>
    <w:rsid w:val="00544CD6"/>
    <w:rsid w:val="0054623E"/>
    <w:rsid w:val="005464A9"/>
    <w:rsid w:val="00550C17"/>
    <w:rsid w:val="00553346"/>
    <w:rsid w:val="00554C2B"/>
    <w:rsid w:val="00555FE3"/>
    <w:rsid w:val="00561FA9"/>
    <w:rsid w:val="005621EB"/>
    <w:rsid w:val="00563D3B"/>
    <w:rsid w:val="00563F91"/>
    <w:rsid w:val="00570957"/>
    <w:rsid w:val="005709AA"/>
    <w:rsid w:val="00572FDE"/>
    <w:rsid w:val="005739B6"/>
    <w:rsid w:val="0057457A"/>
    <w:rsid w:val="00575D16"/>
    <w:rsid w:val="00577E96"/>
    <w:rsid w:val="00584B48"/>
    <w:rsid w:val="005860B7"/>
    <w:rsid w:val="00586CC6"/>
    <w:rsid w:val="005945D5"/>
    <w:rsid w:val="0059582D"/>
    <w:rsid w:val="00596CA3"/>
    <w:rsid w:val="005974D1"/>
    <w:rsid w:val="005A2CEF"/>
    <w:rsid w:val="005A3FA0"/>
    <w:rsid w:val="005A6AEB"/>
    <w:rsid w:val="005A7E4A"/>
    <w:rsid w:val="005B2C8E"/>
    <w:rsid w:val="005B3231"/>
    <w:rsid w:val="005B3832"/>
    <w:rsid w:val="005B46A1"/>
    <w:rsid w:val="005B4993"/>
    <w:rsid w:val="005B53CB"/>
    <w:rsid w:val="005B5877"/>
    <w:rsid w:val="005C2A59"/>
    <w:rsid w:val="005C3421"/>
    <w:rsid w:val="005C51C2"/>
    <w:rsid w:val="005C6574"/>
    <w:rsid w:val="005D1A5C"/>
    <w:rsid w:val="005D7FA2"/>
    <w:rsid w:val="005E1210"/>
    <w:rsid w:val="005E30EB"/>
    <w:rsid w:val="005E48F6"/>
    <w:rsid w:val="005E4E8E"/>
    <w:rsid w:val="005E5B54"/>
    <w:rsid w:val="005E6B92"/>
    <w:rsid w:val="005E7914"/>
    <w:rsid w:val="005E7D90"/>
    <w:rsid w:val="005F2492"/>
    <w:rsid w:val="005F68F2"/>
    <w:rsid w:val="005F6C1F"/>
    <w:rsid w:val="006012D0"/>
    <w:rsid w:val="006035D7"/>
    <w:rsid w:val="00605521"/>
    <w:rsid w:val="00610F69"/>
    <w:rsid w:val="00611208"/>
    <w:rsid w:val="00611440"/>
    <w:rsid w:val="00616F39"/>
    <w:rsid w:val="00622AC1"/>
    <w:rsid w:val="0062570D"/>
    <w:rsid w:val="00633A4C"/>
    <w:rsid w:val="006448B0"/>
    <w:rsid w:val="006516A1"/>
    <w:rsid w:val="006645C6"/>
    <w:rsid w:val="00664CC5"/>
    <w:rsid w:val="00666F98"/>
    <w:rsid w:val="006700E7"/>
    <w:rsid w:val="0067105F"/>
    <w:rsid w:val="00671346"/>
    <w:rsid w:val="00673343"/>
    <w:rsid w:val="00675934"/>
    <w:rsid w:val="00676F31"/>
    <w:rsid w:val="006777A4"/>
    <w:rsid w:val="006813D5"/>
    <w:rsid w:val="006830CF"/>
    <w:rsid w:val="0068365D"/>
    <w:rsid w:val="00683AF0"/>
    <w:rsid w:val="00685773"/>
    <w:rsid w:val="00685B7A"/>
    <w:rsid w:val="00686E98"/>
    <w:rsid w:val="0069382C"/>
    <w:rsid w:val="006A0C26"/>
    <w:rsid w:val="006A1929"/>
    <w:rsid w:val="006A1BFF"/>
    <w:rsid w:val="006A3AAA"/>
    <w:rsid w:val="006A4C09"/>
    <w:rsid w:val="006A5AD4"/>
    <w:rsid w:val="006A607D"/>
    <w:rsid w:val="006A75F3"/>
    <w:rsid w:val="006A7B1C"/>
    <w:rsid w:val="006B0AA7"/>
    <w:rsid w:val="006B5C39"/>
    <w:rsid w:val="006B7772"/>
    <w:rsid w:val="006B78FE"/>
    <w:rsid w:val="006B7C8B"/>
    <w:rsid w:val="006C2CDE"/>
    <w:rsid w:val="006C2D9D"/>
    <w:rsid w:val="006C6D7F"/>
    <w:rsid w:val="006D5C80"/>
    <w:rsid w:val="006D7034"/>
    <w:rsid w:val="006D7D12"/>
    <w:rsid w:val="006E2DE4"/>
    <w:rsid w:val="006F0C55"/>
    <w:rsid w:val="006F0D52"/>
    <w:rsid w:val="006F2D64"/>
    <w:rsid w:val="006F6B48"/>
    <w:rsid w:val="00700B87"/>
    <w:rsid w:val="0070520F"/>
    <w:rsid w:val="007070C2"/>
    <w:rsid w:val="0071379B"/>
    <w:rsid w:val="007137D4"/>
    <w:rsid w:val="00717E51"/>
    <w:rsid w:val="007235A0"/>
    <w:rsid w:val="00727B4E"/>
    <w:rsid w:val="0073045E"/>
    <w:rsid w:val="00730762"/>
    <w:rsid w:val="00733873"/>
    <w:rsid w:val="00734058"/>
    <w:rsid w:val="007374C0"/>
    <w:rsid w:val="007413DB"/>
    <w:rsid w:val="00741AFC"/>
    <w:rsid w:val="00742D7F"/>
    <w:rsid w:val="00745459"/>
    <w:rsid w:val="0074656A"/>
    <w:rsid w:val="00747F88"/>
    <w:rsid w:val="00752350"/>
    <w:rsid w:val="007626AD"/>
    <w:rsid w:val="00764291"/>
    <w:rsid w:val="00764CA4"/>
    <w:rsid w:val="007716C5"/>
    <w:rsid w:val="00772B17"/>
    <w:rsid w:val="00777202"/>
    <w:rsid w:val="007800EC"/>
    <w:rsid w:val="00785131"/>
    <w:rsid w:val="0078585C"/>
    <w:rsid w:val="0078633F"/>
    <w:rsid w:val="007866B0"/>
    <w:rsid w:val="00787F01"/>
    <w:rsid w:val="0079609D"/>
    <w:rsid w:val="007A52D5"/>
    <w:rsid w:val="007A54D9"/>
    <w:rsid w:val="007A6356"/>
    <w:rsid w:val="007A7B60"/>
    <w:rsid w:val="007B2C2B"/>
    <w:rsid w:val="007B3E2D"/>
    <w:rsid w:val="007B73DF"/>
    <w:rsid w:val="007C123A"/>
    <w:rsid w:val="007C1339"/>
    <w:rsid w:val="007C3334"/>
    <w:rsid w:val="007C519A"/>
    <w:rsid w:val="007C76C4"/>
    <w:rsid w:val="007D05E8"/>
    <w:rsid w:val="007D7517"/>
    <w:rsid w:val="007E0AEE"/>
    <w:rsid w:val="007E0D5E"/>
    <w:rsid w:val="007E3F31"/>
    <w:rsid w:val="007E54A9"/>
    <w:rsid w:val="007E75EA"/>
    <w:rsid w:val="007E7E0D"/>
    <w:rsid w:val="007E7EA3"/>
    <w:rsid w:val="007F3943"/>
    <w:rsid w:val="007F7E6B"/>
    <w:rsid w:val="00801174"/>
    <w:rsid w:val="00803CB8"/>
    <w:rsid w:val="00804ABF"/>
    <w:rsid w:val="00804F79"/>
    <w:rsid w:val="008061EE"/>
    <w:rsid w:val="00806EC4"/>
    <w:rsid w:val="008119BB"/>
    <w:rsid w:val="0081217E"/>
    <w:rsid w:val="0081266E"/>
    <w:rsid w:val="00813248"/>
    <w:rsid w:val="008146C4"/>
    <w:rsid w:val="0081626B"/>
    <w:rsid w:val="00816B62"/>
    <w:rsid w:val="008177B8"/>
    <w:rsid w:val="008204E2"/>
    <w:rsid w:val="00821264"/>
    <w:rsid w:val="00825EBC"/>
    <w:rsid w:val="00826542"/>
    <w:rsid w:val="00827701"/>
    <w:rsid w:val="008312AA"/>
    <w:rsid w:val="00833465"/>
    <w:rsid w:val="00841D6B"/>
    <w:rsid w:val="00842C00"/>
    <w:rsid w:val="00844D83"/>
    <w:rsid w:val="00846AC0"/>
    <w:rsid w:val="00855F45"/>
    <w:rsid w:val="0085747C"/>
    <w:rsid w:val="00857AAD"/>
    <w:rsid w:val="00861314"/>
    <w:rsid w:val="00863828"/>
    <w:rsid w:val="008640C9"/>
    <w:rsid w:val="008671E7"/>
    <w:rsid w:val="008738E2"/>
    <w:rsid w:val="008752B0"/>
    <w:rsid w:val="008753FA"/>
    <w:rsid w:val="008760C7"/>
    <w:rsid w:val="008774E1"/>
    <w:rsid w:val="00880FA0"/>
    <w:rsid w:val="00890C57"/>
    <w:rsid w:val="008932AD"/>
    <w:rsid w:val="0089432D"/>
    <w:rsid w:val="0089686A"/>
    <w:rsid w:val="00896E91"/>
    <w:rsid w:val="008A14C0"/>
    <w:rsid w:val="008B1B9C"/>
    <w:rsid w:val="008B1BBB"/>
    <w:rsid w:val="008B25D8"/>
    <w:rsid w:val="008B3A48"/>
    <w:rsid w:val="008B5D12"/>
    <w:rsid w:val="008C099E"/>
    <w:rsid w:val="008C110D"/>
    <w:rsid w:val="008C7EB7"/>
    <w:rsid w:val="008D0E8D"/>
    <w:rsid w:val="008D225C"/>
    <w:rsid w:val="008D60C7"/>
    <w:rsid w:val="008E019E"/>
    <w:rsid w:val="008E0562"/>
    <w:rsid w:val="008E1986"/>
    <w:rsid w:val="008E2A3D"/>
    <w:rsid w:val="008E53D9"/>
    <w:rsid w:val="008E5615"/>
    <w:rsid w:val="008E6767"/>
    <w:rsid w:val="008F5A4D"/>
    <w:rsid w:val="00900146"/>
    <w:rsid w:val="009113A2"/>
    <w:rsid w:val="00916F3C"/>
    <w:rsid w:val="00920ACD"/>
    <w:rsid w:val="009218E4"/>
    <w:rsid w:val="00923A90"/>
    <w:rsid w:val="009241AF"/>
    <w:rsid w:val="00925756"/>
    <w:rsid w:val="0092681A"/>
    <w:rsid w:val="0092760C"/>
    <w:rsid w:val="009305CE"/>
    <w:rsid w:val="009306B4"/>
    <w:rsid w:val="00935637"/>
    <w:rsid w:val="009359F7"/>
    <w:rsid w:val="00941565"/>
    <w:rsid w:val="00941FC3"/>
    <w:rsid w:val="00942157"/>
    <w:rsid w:val="00944DCF"/>
    <w:rsid w:val="00945067"/>
    <w:rsid w:val="0094621C"/>
    <w:rsid w:val="00946BC4"/>
    <w:rsid w:val="00950A03"/>
    <w:rsid w:val="00952289"/>
    <w:rsid w:val="0095499E"/>
    <w:rsid w:val="009609E7"/>
    <w:rsid w:val="00960DE5"/>
    <w:rsid w:val="009614E1"/>
    <w:rsid w:val="00961578"/>
    <w:rsid w:val="00961F25"/>
    <w:rsid w:val="00963A95"/>
    <w:rsid w:val="009678F7"/>
    <w:rsid w:val="00967EF4"/>
    <w:rsid w:val="00970550"/>
    <w:rsid w:val="00973EEF"/>
    <w:rsid w:val="00975861"/>
    <w:rsid w:val="00981FB9"/>
    <w:rsid w:val="00993267"/>
    <w:rsid w:val="00994B33"/>
    <w:rsid w:val="00997786"/>
    <w:rsid w:val="009A1EEE"/>
    <w:rsid w:val="009A3CCC"/>
    <w:rsid w:val="009A457B"/>
    <w:rsid w:val="009A63A9"/>
    <w:rsid w:val="009A6B61"/>
    <w:rsid w:val="009A77BF"/>
    <w:rsid w:val="009A7A01"/>
    <w:rsid w:val="009B1319"/>
    <w:rsid w:val="009B1B87"/>
    <w:rsid w:val="009B44BE"/>
    <w:rsid w:val="009B5281"/>
    <w:rsid w:val="009C30B8"/>
    <w:rsid w:val="009C6A4A"/>
    <w:rsid w:val="009D1FDF"/>
    <w:rsid w:val="009D290E"/>
    <w:rsid w:val="009D5685"/>
    <w:rsid w:val="009D578C"/>
    <w:rsid w:val="009E3825"/>
    <w:rsid w:val="009E6BD4"/>
    <w:rsid w:val="009F1AF7"/>
    <w:rsid w:val="009F5728"/>
    <w:rsid w:val="009F6BEB"/>
    <w:rsid w:val="009F7020"/>
    <w:rsid w:val="00A02FA4"/>
    <w:rsid w:val="00A03C0B"/>
    <w:rsid w:val="00A10125"/>
    <w:rsid w:val="00A11B15"/>
    <w:rsid w:val="00A16F4D"/>
    <w:rsid w:val="00A25F8C"/>
    <w:rsid w:val="00A3179A"/>
    <w:rsid w:val="00A3278B"/>
    <w:rsid w:val="00A35D17"/>
    <w:rsid w:val="00A36F7A"/>
    <w:rsid w:val="00A3740D"/>
    <w:rsid w:val="00A37CAC"/>
    <w:rsid w:val="00A4119A"/>
    <w:rsid w:val="00A44F5E"/>
    <w:rsid w:val="00A45A4D"/>
    <w:rsid w:val="00A46FEE"/>
    <w:rsid w:val="00A50F94"/>
    <w:rsid w:val="00A536A2"/>
    <w:rsid w:val="00A5546D"/>
    <w:rsid w:val="00A56A8E"/>
    <w:rsid w:val="00A612B7"/>
    <w:rsid w:val="00A61407"/>
    <w:rsid w:val="00A716BF"/>
    <w:rsid w:val="00A71BCB"/>
    <w:rsid w:val="00A76A67"/>
    <w:rsid w:val="00A81E77"/>
    <w:rsid w:val="00A876D6"/>
    <w:rsid w:val="00A877E9"/>
    <w:rsid w:val="00A9032B"/>
    <w:rsid w:val="00A91FCA"/>
    <w:rsid w:val="00A977F5"/>
    <w:rsid w:val="00AA30CD"/>
    <w:rsid w:val="00AA3952"/>
    <w:rsid w:val="00AA4895"/>
    <w:rsid w:val="00AA4EF0"/>
    <w:rsid w:val="00AA5369"/>
    <w:rsid w:val="00AB06C5"/>
    <w:rsid w:val="00AB30AA"/>
    <w:rsid w:val="00AB3C85"/>
    <w:rsid w:val="00AB3F37"/>
    <w:rsid w:val="00AB43A5"/>
    <w:rsid w:val="00AB6A46"/>
    <w:rsid w:val="00AC1581"/>
    <w:rsid w:val="00AC19B2"/>
    <w:rsid w:val="00AD2CCD"/>
    <w:rsid w:val="00AD3085"/>
    <w:rsid w:val="00AD42B0"/>
    <w:rsid w:val="00AD4694"/>
    <w:rsid w:val="00AD600F"/>
    <w:rsid w:val="00AD66D8"/>
    <w:rsid w:val="00AE5B55"/>
    <w:rsid w:val="00AE7C9D"/>
    <w:rsid w:val="00AF03F1"/>
    <w:rsid w:val="00AF0F59"/>
    <w:rsid w:val="00AF3DD4"/>
    <w:rsid w:val="00AF5693"/>
    <w:rsid w:val="00B02D17"/>
    <w:rsid w:val="00B03786"/>
    <w:rsid w:val="00B075E9"/>
    <w:rsid w:val="00B10EEC"/>
    <w:rsid w:val="00B1206E"/>
    <w:rsid w:val="00B12A16"/>
    <w:rsid w:val="00B160CA"/>
    <w:rsid w:val="00B169BA"/>
    <w:rsid w:val="00B16F8D"/>
    <w:rsid w:val="00B2044B"/>
    <w:rsid w:val="00B211DC"/>
    <w:rsid w:val="00B2286A"/>
    <w:rsid w:val="00B24E7C"/>
    <w:rsid w:val="00B25B84"/>
    <w:rsid w:val="00B26771"/>
    <w:rsid w:val="00B33085"/>
    <w:rsid w:val="00B3614D"/>
    <w:rsid w:val="00B4188C"/>
    <w:rsid w:val="00B51EF5"/>
    <w:rsid w:val="00B5666E"/>
    <w:rsid w:val="00B57190"/>
    <w:rsid w:val="00B577C5"/>
    <w:rsid w:val="00B607E3"/>
    <w:rsid w:val="00B64E60"/>
    <w:rsid w:val="00B64EE5"/>
    <w:rsid w:val="00B71660"/>
    <w:rsid w:val="00B72A04"/>
    <w:rsid w:val="00B732A9"/>
    <w:rsid w:val="00B73D7E"/>
    <w:rsid w:val="00B80691"/>
    <w:rsid w:val="00B85F16"/>
    <w:rsid w:val="00B905F5"/>
    <w:rsid w:val="00B91A34"/>
    <w:rsid w:val="00B92EA9"/>
    <w:rsid w:val="00B94CCB"/>
    <w:rsid w:val="00B94EDC"/>
    <w:rsid w:val="00B97726"/>
    <w:rsid w:val="00B97C5E"/>
    <w:rsid w:val="00BB1FB5"/>
    <w:rsid w:val="00BB4236"/>
    <w:rsid w:val="00BB48C6"/>
    <w:rsid w:val="00BB5352"/>
    <w:rsid w:val="00BB5502"/>
    <w:rsid w:val="00BB7D5C"/>
    <w:rsid w:val="00BC02F8"/>
    <w:rsid w:val="00BC2852"/>
    <w:rsid w:val="00BC6F60"/>
    <w:rsid w:val="00BD0569"/>
    <w:rsid w:val="00BD07F9"/>
    <w:rsid w:val="00BD0914"/>
    <w:rsid w:val="00BD198D"/>
    <w:rsid w:val="00BD3041"/>
    <w:rsid w:val="00BD310A"/>
    <w:rsid w:val="00BD6671"/>
    <w:rsid w:val="00BD6C8E"/>
    <w:rsid w:val="00BE0C31"/>
    <w:rsid w:val="00BE201E"/>
    <w:rsid w:val="00BE55EE"/>
    <w:rsid w:val="00BE69EB"/>
    <w:rsid w:val="00BF32DF"/>
    <w:rsid w:val="00BF5263"/>
    <w:rsid w:val="00BF7F3F"/>
    <w:rsid w:val="00C043DB"/>
    <w:rsid w:val="00C1369C"/>
    <w:rsid w:val="00C14470"/>
    <w:rsid w:val="00C15C1C"/>
    <w:rsid w:val="00C16D93"/>
    <w:rsid w:val="00C16E3C"/>
    <w:rsid w:val="00C174FD"/>
    <w:rsid w:val="00C17E3C"/>
    <w:rsid w:val="00C20319"/>
    <w:rsid w:val="00C208C4"/>
    <w:rsid w:val="00C21FE9"/>
    <w:rsid w:val="00C25042"/>
    <w:rsid w:val="00C329A7"/>
    <w:rsid w:val="00C373E2"/>
    <w:rsid w:val="00C4309A"/>
    <w:rsid w:val="00C4436A"/>
    <w:rsid w:val="00C52584"/>
    <w:rsid w:val="00C53370"/>
    <w:rsid w:val="00C54249"/>
    <w:rsid w:val="00C551F3"/>
    <w:rsid w:val="00C571D8"/>
    <w:rsid w:val="00C65B19"/>
    <w:rsid w:val="00C67B82"/>
    <w:rsid w:val="00C748F7"/>
    <w:rsid w:val="00C74F63"/>
    <w:rsid w:val="00C75AD8"/>
    <w:rsid w:val="00C76BD6"/>
    <w:rsid w:val="00C80021"/>
    <w:rsid w:val="00C80BE5"/>
    <w:rsid w:val="00C825B3"/>
    <w:rsid w:val="00C83B74"/>
    <w:rsid w:val="00C860D3"/>
    <w:rsid w:val="00C90A84"/>
    <w:rsid w:val="00C95812"/>
    <w:rsid w:val="00C95EEA"/>
    <w:rsid w:val="00C9678E"/>
    <w:rsid w:val="00C96BE0"/>
    <w:rsid w:val="00CA0A6B"/>
    <w:rsid w:val="00CA1496"/>
    <w:rsid w:val="00CA4E23"/>
    <w:rsid w:val="00CB0137"/>
    <w:rsid w:val="00CB1619"/>
    <w:rsid w:val="00CB161B"/>
    <w:rsid w:val="00CB1DA0"/>
    <w:rsid w:val="00CB272A"/>
    <w:rsid w:val="00CB3DA9"/>
    <w:rsid w:val="00CC0A72"/>
    <w:rsid w:val="00CC1417"/>
    <w:rsid w:val="00CC262F"/>
    <w:rsid w:val="00CD19C2"/>
    <w:rsid w:val="00CD3790"/>
    <w:rsid w:val="00CD4F87"/>
    <w:rsid w:val="00CD6714"/>
    <w:rsid w:val="00CE0663"/>
    <w:rsid w:val="00CE14F5"/>
    <w:rsid w:val="00CE2069"/>
    <w:rsid w:val="00CE60F2"/>
    <w:rsid w:val="00CE7AC2"/>
    <w:rsid w:val="00CF0CED"/>
    <w:rsid w:val="00CF53D7"/>
    <w:rsid w:val="00D0131F"/>
    <w:rsid w:val="00D01C2D"/>
    <w:rsid w:val="00D035F9"/>
    <w:rsid w:val="00D055AC"/>
    <w:rsid w:val="00D07581"/>
    <w:rsid w:val="00D13E55"/>
    <w:rsid w:val="00D22868"/>
    <w:rsid w:val="00D23B7E"/>
    <w:rsid w:val="00D250E7"/>
    <w:rsid w:val="00D30775"/>
    <w:rsid w:val="00D30864"/>
    <w:rsid w:val="00D34B16"/>
    <w:rsid w:val="00D37252"/>
    <w:rsid w:val="00D37E7A"/>
    <w:rsid w:val="00D4090F"/>
    <w:rsid w:val="00D41A87"/>
    <w:rsid w:val="00D45B02"/>
    <w:rsid w:val="00D47276"/>
    <w:rsid w:val="00D4788C"/>
    <w:rsid w:val="00D50624"/>
    <w:rsid w:val="00D5203A"/>
    <w:rsid w:val="00D52B95"/>
    <w:rsid w:val="00D56780"/>
    <w:rsid w:val="00D567F8"/>
    <w:rsid w:val="00D617C8"/>
    <w:rsid w:val="00D626DF"/>
    <w:rsid w:val="00D62C51"/>
    <w:rsid w:val="00D64955"/>
    <w:rsid w:val="00D658B7"/>
    <w:rsid w:val="00D6735E"/>
    <w:rsid w:val="00D7378F"/>
    <w:rsid w:val="00D74DEF"/>
    <w:rsid w:val="00D77BDB"/>
    <w:rsid w:val="00D82376"/>
    <w:rsid w:val="00D8253A"/>
    <w:rsid w:val="00D836C7"/>
    <w:rsid w:val="00D86605"/>
    <w:rsid w:val="00D92DBE"/>
    <w:rsid w:val="00D95E9F"/>
    <w:rsid w:val="00D96974"/>
    <w:rsid w:val="00DA2BAB"/>
    <w:rsid w:val="00DB0064"/>
    <w:rsid w:val="00DB0A43"/>
    <w:rsid w:val="00DC028B"/>
    <w:rsid w:val="00DC2A40"/>
    <w:rsid w:val="00DC2D7C"/>
    <w:rsid w:val="00DC351C"/>
    <w:rsid w:val="00DC5FF5"/>
    <w:rsid w:val="00DC6C8E"/>
    <w:rsid w:val="00DD2A20"/>
    <w:rsid w:val="00DD7F64"/>
    <w:rsid w:val="00DE1FCB"/>
    <w:rsid w:val="00DE29AC"/>
    <w:rsid w:val="00DE2D62"/>
    <w:rsid w:val="00DE441B"/>
    <w:rsid w:val="00DE4AB8"/>
    <w:rsid w:val="00DF2709"/>
    <w:rsid w:val="00DF7155"/>
    <w:rsid w:val="00DF77C4"/>
    <w:rsid w:val="00E00D42"/>
    <w:rsid w:val="00E04501"/>
    <w:rsid w:val="00E050D1"/>
    <w:rsid w:val="00E0725D"/>
    <w:rsid w:val="00E10F64"/>
    <w:rsid w:val="00E1239F"/>
    <w:rsid w:val="00E12948"/>
    <w:rsid w:val="00E163B0"/>
    <w:rsid w:val="00E17521"/>
    <w:rsid w:val="00E17A06"/>
    <w:rsid w:val="00E21291"/>
    <w:rsid w:val="00E22A28"/>
    <w:rsid w:val="00E23837"/>
    <w:rsid w:val="00E26638"/>
    <w:rsid w:val="00E31885"/>
    <w:rsid w:val="00E3260A"/>
    <w:rsid w:val="00E3323A"/>
    <w:rsid w:val="00E33BF4"/>
    <w:rsid w:val="00E34E2F"/>
    <w:rsid w:val="00E362FE"/>
    <w:rsid w:val="00E364F9"/>
    <w:rsid w:val="00E42D60"/>
    <w:rsid w:val="00E438AC"/>
    <w:rsid w:val="00E43F15"/>
    <w:rsid w:val="00E47C18"/>
    <w:rsid w:val="00E50667"/>
    <w:rsid w:val="00E606A6"/>
    <w:rsid w:val="00E631A1"/>
    <w:rsid w:val="00E75A07"/>
    <w:rsid w:val="00E76DC8"/>
    <w:rsid w:val="00E77405"/>
    <w:rsid w:val="00E82E7A"/>
    <w:rsid w:val="00E835F1"/>
    <w:rsid w:val="00E83ED4"/>
    <w:rsid w:val="00E91E50"/>
    <w:rsid w:val="00E926F7"/>
    <w:rsid w:val="00EA0032"/>
    <w:rsid w:val="00EA2146"/>
    <w:rsid w:val="00EA418E"/>
    <w:rsid w:val="00EA4A86"/>
    <w:rsid w:val="00EA533E"/>
    <w:rsid w:val="00EB2D0B"/>
    <w:rsid w:val="00EB459D"/>
    <w:rsid w:val="00EC0C96"/>
    <w:rsid w:val="00EC21DA"/>
    <w:rsid w:val="00EC4E5D"/>
    <w:rsid w:val="00EC5000"/>
    <w:rsid w:val="00ED0FF9"/>
    <w:rsid w:val="00ED27C4"/>
    <w:rsid w:val="00ED283A"/>
    <w:rsid w:val="00ED305E"/>
    <w:rsid w:val="00ED60AC"/>
    <w:rsid w:val="00EE032C"/>
    <w:rsid w:val="00EE0EFF"/>
    <w:rsid w:val="00EE1B3A"/>
    <w:rsid w:val="00EE2849"/>
    <w:rsid w:val="00EE4F37"/>
    <w:rsid w:val="00EE7555"/>
    <w:rsid w:val="00EF1805"/>
    <w:rsid w:val="00EF4D45"/>
    <w:rsid w:val="00EF7193"/>
    <w:rsid w:val="00F0252C"/>
    <w:rsid w:val="00F02D2F"/>
    <w:rsid w:val="00F0372C"/>
    <w:rsid w:val="00F05A98"/>
    <w:rsid w:val="00F13A2A"/>
    <w:rsid w:val="00F33D4A"/>
    <w:rsid w:val="00F36853"/>
    <w:rsid w:val="00F417AC"/>
    <w:rsid w:val="00F42D51"/>
    <w:rsid w:val="00F43F2F"/>
    <w:rsid w:val="00F441E4"/>
    <w:rsid w:val="00F45879"/>
    <w:rsid w:val="00F46563"/>
    <w:rsid w:val="00F50A6E"/>
    <w:rsid w:val="00F530C0"/>
    <w:rsid w:val="00F53CDA"/>
    <w:rsid w:val="00F5781D"/>
    <w:rsid w:val="00F623B2"/>
    <w:rsid w:val="00F646DC"/>
    <w:rsid w:val="00F66745"/>
    <w:rsid w:val="00F667A3"/>
    <w:rsid w:val="00F71AEA"/>
    <w:rsid w:val="00F7381D"/>
    <w:rsid w:val="00F73D97"/>
    <w:rsid w:val="00F73FCA"/>
    <w:rsid w:val="00F81062"/>
    <w:rsid w:val="00F85E51"/>
    <w:rsid w:val="00F8770D"/>
    <w:rsid w:val="00F906A5"/>
    <w:rsid w:val="00F90CB1"/>
    <w:rsid w:val="00F92F28"/>
    <w:rsid w:val="00FA091B"/>
    <w:rsid w:val="00FA183F"/>
    <w:rsid w:val="00FA4536"/>
    <w:rsid w:val="00FB1872"/>
    <w:rsid w:val="00FB3260"/>
    <w:rsid w:val="00FC2207"/>
    <w:rsid w:val="00FC3D22"/>
    <w:rsid w:val="00FC4D4B"/>
    <w:rsid w:val="00FC515F"/>
    <w:rsid w:val="00FC5A58"/>
    <w:rsid w:val="00FC68EB"/>
    <w:rsid w:val="00FD3FB6"/>
    <w:rsid w:val="00FD4681"/>
    <w:rsid w:val="00FD6BF4"/>
    <w:rsid w:val="00FE5394"/>
    <w:rsid w:val="00FE70D7"/>
    <w:rsid w:val="00FF0A72"/>
    <w:rsid w:val="00FF1D46"/>
    <w:rsid w:val="00FF2C18"/>
    <w:rsid w:val="00FF394C"/>
    <w:rsid w:val="00FF626D"/>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44E"/>
    <w:pPr>
      <w:spacing w:after="0" w:line="240" w:lineRule="auto"/>
    </w:pPr>
    <w:rPr>
      <w:rFonts w:cstheme="minorHAnsi"/>
    </w:rPr>
  </w:style>
  <w:style w:type="paragraph" w:styleId="Overskrift1">
    <w:name w:val="heading 1"/>
    <w:basedOn w:val="Normal"/>
    <w:next w:val="Normal"/>
    <w:link w:val="Overskrift1Tegn"/>
    <w:uiPriority w:val="9"/>
    <w:qFormat/>
    <w:rsid w:val="00111606"/>
    <w:pPr>
      <w:keepNext/>
      <w:keepLines/>
      <w:pageBreakBefore/>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aliases w:val="h2,l2,list + change bar,2,H2dex,H2,H21,T2,X,Req 2,X.X,sub-sect,21,sub-sect1,heading 2,22,sub-sect2,211,sub-sect11,heading 21,23,sub-sect3,212,sub-sect12,heading 22,24,sub-sect4,213,sub-sect13,heading 23,25,sub-sect5,214,sub-sect14,h"/>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F13A2A"/>
    <w:pPr>
      <w:numPr>
        <w:ilvl w:val="2"/>
      </w:numPr>
      <w:ind w:left="720"/>
      <w:outlineLvl w:val="2"/>
    </w:pPr>
    <w:rPr>
      <w:sz w:val="22"/>
      <w:szCs w:val="22"/>
    </w:rPr>
  </w:style>
  <w:style w:type="paragraph" w:styleId="Overskrift4">
    <w:name w:val="heading 4"/>
    <w:aliases w:val="pkt4"/>
    <w:basedOn w:val="Normal"/>
    <w:next w:val="Normal"/>
    <w:link w:val="Overskrift4Tegn"/>
    <w:unhideWhenUsed/>
    <w:qFormat/>
    <w:rsid w:val="004F1558"/>
    <w:pPr>
      <w:keepNext/>
      <w:keepLines/>
      <w:spacing w:before="20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qFormat/>
    <w:rsid w:val="00863828"/>
    <w:pPr>
      <w:keepNext/>
      <w:spacing w:before="120"/>
      <w:outlineLvl w:val="4"/>
    </w:pPr>
    <w:rPr>
      <w:rFonts w:ascii="Arial" w:eastAsia="Times New Roman" w:hAnsi="Arial" w:cs="Times New Roman"/>
      <w:b/>
      <w:i/>
      <w:color w:val="800080"/>
      <w:kern w:val="28"/>
      <w:sz w:val="20"/>
      <w:szCs w:val="20"/>
      <w:lang w:eastAsia="nb-NO"/>
    </w:rPr>
  </w:style>
  <w:style w:type="paragraph" w:styleId="Overskrift6">
    <w:name w:val="heading 6"/>
    <w:basedOn w:val="Normal"/>
    <w:next w:val="Normal"/>
    <w:link w:val="Overskrift6Tegn"/>
    <w:qFormat/>
    <w:rsid w:val="00863828"/>
    <w:pPr>
      <w:spacing w:before="120"/>
      <w:outlineLvl w:val="5"/>
    </w:pPr>
    <w:rPr>
      <w:rFonts w:ascii="Arial" w:eastAsia="Times New Roman" w:hAnsi="Arial" w:cs="Times New Roman"/>
      <w:b/>
      <w:color w:val="008080"/>
      <w:kern w:val="28"/>
      <w:sz w:val="20"/>
      <w:szCs w:val="20"/>
      <w:lang w:eastAsia="nb-NO"/>
    </w:rPr>
  </w:style>
  <w:style w:type="paragraph" w:styleId="Overskrift7">
    <w:name w:val="heading 7"/>
    <w:basedOn w:val="Normal"/>
    <w:next w:val="Normal"/>
    <w:link w:val="Overskrift7Tegn"/>
    <w:qFormat/>
    <w:rsid w:val="00863828"/>
    <w:pPr>
      <w:spacing w:before="120"/>
      <w:outlineLvl w:val="6"/>
    </w:pPr>
    <w:rPr>
      <w:rFonts w:ascii="Arial" w:eastAsia="Times New Roman" w:hAnsi="Arial" w:cs="Times New Roman"/>
      <w:b/>
      <w:color w:val="0000FF"/>
      <w:kern w:val="28"/>
      <w:sz w:val="20"/>
      <w:szCs w:val="20"/>
      <w:lang w:eastAsia="nb-NO"/>
    </w:rPr>
  </w:style>
  <w:style w:type="paragraph" w:styleId="Overskrift8">
    <w:name w:val="heading 8"/>
    <w:basedOn w:val="Normal"/>
    <w:next w:val="Normal"/>
    <w:link w:val="Overskrift8Teg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qFormat/>
    <w:rsid w:val="00863828"/>
    <w:pPr>
      <w:outlineLvl w:val="8"/>
    </w:pPr>
    <w:rPr>
      <w:rFonts w:ascii="Arial" w:eastAsia="Times New Roman" w:hAnsi="Arial" w:cs="Times New Roman"/>
      <w:color w:val="000080"/>
      <w:kern w:val="28"/>
      <w:sz w:val="20"/>
      <w:szCs w:val="20"/>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2 Tegn,l2 Tegn,list + change bar Tegn,2 Tegn,H2dex Tegn,H2 Tegn,H21 Tegn,T2 Tegn,X Tegn,Req 2 Tegn,X.X Tegn,sub-sect Tegn,21 Tegn,sub-sect1 Tegn,heading 2 Tegn,22 Tegn,sub-sect2 Tegn,211 Tegn,sub-sect11 Tegn,heading 21 Tegn,23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qFormat/>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111606"/>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340514"/>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340514"/>
    <w:rPr>
      <w:smallCaps/>
      <w:sz w:val="20"/>
      <w:szCs w:val="20"/>
    </w:rPr>
  </w:style>
  <w:style w:type="paragraph" w:styleId="Topptekst">
    <w:name w:val="header"/>
    <w:basedOn w:val="Normal"/>
    <w:link w:val="TopptekstTegn"/>
    <w:uiPriority w:val="99"/>
    <w:unhideWhenUsed/>
    <w:rsid w:val="00967EF4"/>
    <w:pPr>
      <w:tabs>
        <w:tab w:val="center" w:pos="4536"/>
        <w:tab w:val="right" w:pos="9072"/>
      </w:tabs>
    </w:pPr>
  </w:style>
  <w:style w:type="character" w:customStyle="1" w:styleId="TopptekstTegn">
    <w:name w:val="Topptekst Tegn"/>
    <w:basedOn w:val="Standardskriftforavsnitt"/>
    <w:link w:val="Topptekst"/>
    <w:uiPriority w:val="99"/>
    <w:rsid w:val="00967EF4"/>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F13A2A"/>
    <w:rPr>
      <w:rFonts w:asciiTheme="majorHAnsi" w:eastAsiaTheme="majorEastAsia" w:hAnsiTheme="majorHAnsi" w:cstheme="majorBid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aliases w:val="pkt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340514"/>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40514"/>
    <w:pPr>
      <w:pBdr>
        <w:bottom w:val="none" w:sz="0" w:space="0" w:color="auto"/>
      </w:pBdr>
      <w:spacing w:before="240" w:after="240"/>
      <w:contextualSpacing w:val="0"/>
      <w:jc w:val="center"/>
    </w:pPr>
    <w:rPr>
      <w:rFonts w:asciiTheme="minorHAnsi" w:eastAsia="Times New Roman" w:hAnsiTheme="minorHAnsi" w:cstheme="minorHAnsi"/>
      <w:color w:val="000080"/>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40514"/>
    <w:rPr>
      <w:rFonts w:asciiTheme="majorHAnsi" w:eastAsia="Times New Roman" w:hAnsiTheme="majorHAnsi" w:cstheme="minorHAnsi"/>
      <w:color w:val="000080"/>
      <w:spacing w:val="5"/>
      <w:kern w:val="28"/>
      <w:sz w:val="36"/>
      <w:szCs w:val="36"/>
      <w:lang w:eastAsia="nb-NO"/>
    </w:rPr>
  </w:style>
  <w:style w:type="paragraph" w:customStyle="1" w:styleId="Avdelingstittel">
    <w:name w:val="Avdelingstittel"/>
    <w:basedOn w:val="Normal"/>
    <w:rsid w:val="00340514"/>
    <w:pPr>
      <w:spacing w:line="204" w:lineRule="auto"/>
    </w:pPr>
    <w:rPr>
      <w:rFonts w:ascii="FORSVARET-Medium" w:eastAsia="Times New Roman" w:hAnsi="FORSVARET-Medium" w:cs="Times New Roman"/>
      <w:spacing w:val="-2"/>
      <w:kern w:val="20"/>
      <w:sz w:val="21"/>
      <w:szCs w:val="21"/>
      <w:lang w:eastAsia="nb-NO"/>
    </w:rPr>
  </w:style>
  <w:style w:type="character" w:styleId="Fulgthyperkobling">
    <w:name w:val="FollowedHyperlink"/>
    <w:basedOn w:val="Standardskriftforavsnitt"/>
    <w:uiPriority w:val="99"/>
    <w:semiHidden/>
    <w:unhideWhenUsed/>
    <w:rsid w:val="00664CC5"/>
    <w:rPr>
      <w:color w:val="800080" w:themeColor="followedHyperlink"/>
      <w:u w:val="single"/>
    </w:rPr>
  </w:style>
  <w:style w:type="paragraph" w:customStyle="1" w:styleId="Brdtekstpaaflgende">
    <w:name w:val="Brødtekst paafølgende"/>
    <w:basedOn w:val="Brdtekst"/>
    <w:rsid w:val="00AB3F37"/>
    <w:pPr>
      <w:spacing w:before="60" w:after="60"/>
    </w:pPr>
    <w:rPr>
      <w:rFonts w:ascii="Myriad Pro" w:eastAsia="Times New Roman" w:hAnsi="Myriad Pro" w:cs="Times New Roman"/>
      <w:sz w:val="22"/>
      <w:szCs w:val="20"/>
    </w:rPr>
  </w:style>
  <w:style w:type="table" w:customStyle="1" w:styleId="Tabellrutenett2">
    <w:name w:val="Tabellrutenett2"/>
    <w:basedOn w:val="Vanligtabell"/>
    <w:next w:val="Tabellrutenett"/>
    <w:uiPriority w:val="59"/>
    <w:rsid w:val="00DC3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Vanligtabell"/>
    <w:next w:val="Tabellrutenett"/>
    <w:uiPriority w:val="39"/>
    <w:rsid w:val="00DC3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863828"/>
    <w:rPr>
      <w:rFonts w:ascii="Arial" w:eastAsia="Times New Roman" w:hAnsi="Arial" w:cs="Times New Roman"/>
      <w:b/>
      <w:i/>
      <w:color w:val="800080"/>
      <w:kern w:val="28"/>
      <w:sz w:val="20"/>
      <w:szCs w:val="20"/>
      <w:lang w:eastAsia="nb-NO"/>
    </w:rPr>
  </w:style>
  <w:style w:type="character" w:customStyle="1" w:styleId="Overskrift6Tegn">
    <w:name w:val="Overskrift 6 Tegn"/>
    <w:basedOn w:val="Standardskriftforavsnitt"/>
    <w:link w:val="Overskrift6"/>
    <w:rsid w:val="00863828"/>
    <w:rPr>
      <w:rFonts w:ascii="Arial" w:eastAsia="Times New Roman" w:hAnsi="Arial" w:cs="Times New Roman"/>
      <w:b/>
      <w:color w:val="008080"/>
      <w:kern w:val="28"/>
      <w:sz w:val="20"/>
      <w:szCs w:val="20"/>
      <w:lang w:eastAsia="nb-NO"/>
    </w:rPr>
  </w:style>
  <w:style w:type="character" w:customStyle="1" w:styleId="Overskrift7Tegn">
    <w:name w:val="Overskrift 7 Tegn"/>
    <w:basedOn w:val="Standardskriftforavsnitt"/>
    <w:link w:val="Overskrift7"/>
    <w:rsid w:val="00863828"/>
    <w:rPr>
      <w:rFonts w:ascii="Arial" w:eastAsia="Times New Roman" w:hAnsi="Arial" w:cs="Times New Roman"/>
      <w:b/>
      <w:color w:val="0000FF"/>
      <w:kern w:val="28"/>
      <w:sz w:val="20"/>
      <w:szCs w:val="20"/>
      <w:lang w:eastAsia="nb-NO"/>
    </w:rPr>
  </w:style>
  <w:style w:type="character" w:customStyle="1" w:styleId="Overskrift9Tegn">
    <w:name w:val="Overskrift 9 Tegn"/>
    <w:basedOn w:val="Standardskriftforavsnitt"/>
    <w:link w:val="Overskrift9"/>
    <w:rsid w:val="00863828"/>
    <w:rPr>
      <w:rFonts w:ascii="Arial" w:eastAsia="Times New Roman" w:hAnsi="Arial" w:cs="Times New Roman"/>
      <w:color w:val="000080"/>
      <w:kern w:val="28"/>
      <w:sz w:val="20"/>
      <w:szCs w:val="20"/>
      <w:lang w:eastAsia="nb-NO"/>
    </w:rPr>
  </w:style>
  <w:style w:type="table" w:customStyle="1" w:styleId="Tabellrutenett3">
    <w:name w:val="Tabellrutenett3"/>
    <w:basedOn w:val="Vanligtabell"/>
    <w:next w:val="Tabellrutenett"/>
    <w:uiPriority w:val="59"/>
    <w:rsid w:val="004A7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44E"/>
    <w:pPr>
      <w:spacing w:after="0" w:line="240" w:lineRule="auto"/>
    </w:pPr>
    <w:rPr>
      <w:rFonts w:cstheme="minorHAnsi"/>
    </w:rPr>
  </w:style>
  <w:style w:type="paragraph" w:styleId="Overskrift1">
    <w:name w:val="heading 1"/>
    <w:basedOn w:val="Normal"/>
    <w:next w:val="Normal"/>
    <w:link w:val="Overskrift1Tegn"/>
    <w:uiPriority w:val="9"/>
    <w:qFormat/>
    <w:rsid w:val="00111606"/>
    <w:pPr>
      <w:keepNext/>
      <w:keepLines/>
      <w:pageBreakBefore/>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aliases w:val="h2,l2,list + change bar,2,H2dex,H2,H21,T2,X,Req 2,X.X,sub-sect,21,sub-sect1,heading 2,22,sub-sect2,211,sub-sect11,heading 21,23,sub-sect3,212,sub-sect12,heading 22,24,sub-sect4,213,sub-sect13,heading 23,25,sub-sect5,214,sub-sect14,h"/>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F13A2A"/>
    <w:pPr>
      <w:numPr>
        <w:ilvl w:val="2"/>
      </w:numPr>
      <w:ind w:left="720"/>
      <w:outlineLvl w:val="2"/>
    </w:pPr>
    <w:rPr>
      <w:sz w:val="22"/>
      <w:szCs w:val="22"/>
    </w:rPr>
  </w:style>
  <w:style w:type="paragraph" w:styleId="Overskrift4">
    <w:name w:val="heading 4"/>
    <w:aliases w:val="pkt4"/>
    <w:basedOn w:val="Normal"/>
    <w:next w:val="Normal"/>
    <w:link w:val="Overskrift4Tegn"/>
    <w:unhideWhenUsed/>
    <w:qFormat/>
    <w:rsid w:val="004F1558"/>
    <w:pPr>
      <w:keepNext/>
      <w:keepLines/>
      <w:spacing w:before="20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qFormat/>
    <w:rsid w:val="00863828"/>
    <w:pPr>
      <w:keepNext/>
      <w:spacing w:before="120"/>
      <w:outlineLvl w:val="4"/>
    </w:pPr>
    <w:rPr>
      <w:rFonts w:ascii="Arial" w:eastAsia="Times New Roman" w:hAnsi="Arial" w:cs="Times New Roman"/>
      <w:b/>
      <w:i/>
      <w:color w:val="800080"/>
      <w:kern w:val="28"/>
      <w:sz w:val="20"/>
      <w:szCs w:val="20"/>
      <w:lang w:eastAsia="nb-NO"/>
    </w:rPr>
  </w:style>
  <w:style w:type="paragraph" w:styleId="Overskrift6">
    <w:name w:val="heading 6"/>
    <w:basedOn w:val="Normal"/>
    <w:next w:val="Normal"/>
    <w:link w:val="Overskrift6Tegn"/>
    <w:qFormat/>
    <w:rsid w:val="00863828"/>
    <w:pPr>
      <w:spacing w:before="120"/>
      <w:outlineLvl w:val="5"/>
    </w:pPr>
    <w:rPr>
      <w:rFonts w:ascii="Arial" w:eastAsia="Times New Roman" w:hAnsi="Arial" w:cs="Times New Roman"/>
      <w:b/>
      <w:color w:val="008080"/>
      <w:kern w:val="28"/>
      <w:sz w:val="20"/>
      <w:szCs w:val="20"/>
      <w:lang w:eastAsia="nb-NO"/>
    </w:rPr>
  </w:style>
  <w:style w:type="paragraph" w:styleId="Overskrift7">
    <w:name w:val="heading 7"/>
    <w:basedOn w:val="Normal"/>
    <w:next w:val="Normal"/>
    <w:link w:val="Overskrift7Tegn"/>
    <w:qFormat/>
    <w:rsid w:val="00863828"/>
    <w:pPr>
      <w:spacing w:before="120"/>
      <w:outlineLvl w:val="6"/>
    </w:pPr>
    <w:rPr>
      <w:rFonts w:ascii="Arial" w:eastAsia="Times New Roman" w:hAnsi="Arial" w:cs="Times New Roman"/>
      <w:b/>
      <w:color w:val="0000FF"/>
      <w:kern w:val="28"/>
      <w:sz w:val="20"/>
      <w:szCs w:val="20"/>
      <w:lang w:eastAsia="nb-NO"/>
    </w:rPr>
  </w:style>
  <w:style w:type="paragraph" w:styleId="Overskrift8">
    <w:name w:val="heading 8"/>
    <w:basedOn w:val="Normal"/>
    <w:next w:val="Normal"/>
    <w:link w:val="Overskrift8Teg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qFormat/>
    <w:rsid w:val="00863828"/>
    <w:pPr>
      <w:outlineLvl w:val="8"/>
    </w:pPr>
    <w:rPr>
      <w:rFonts w:ascii="Arial" w:eastAsia="Times New Roman" w:hAnsi="Arial" w:cs="Times New Roman"/>
      <w:color w:val="000080"/>
      <w:kern w:val="28"/>
      <w:sz w:val="20"/>
      <w:szCs w:val="20"/>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2 Tegn,l2 Tegn,list + change bar Tegn,2 Tegn,H2dex Tegn,H2 Tegn,H21 Tegn,T2 Tegn,X Tegn,Req 2 Tegn,X.X Tegn,sub-sect Tegn,21 Tegn,sub-sect1 Tegn,heading 2 Tegn,22 Tegn,sub-sect2 Tegn,211 Tegn,sub-sect11 Tegn,heading 21 Tegn,23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qFormat/>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111606"/>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340514"/>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340514"/>
    <w:rPr>
      <w:smallCaps/>
      <w:sz w:val="20"/>
      <w:szCs w:val="20"/>
    </w:rPr>
  </w:style>
  <w:style w:type="paragraph" w:styleId="Topptekst">
    <w:name w:val="header"/>
    <w:basedOn w:val="Normal"/>
    <w:link w:val="TopptekstTegn"/>
    <w:uiPriority w:val="99"/>
    <w:unhideWhenUsed/>
    <w:rsid w:val="00967EF4"/>
    <w:pPr>
      <w:tabs>
        <w:tab w:val="center" w:pos="4536"/>
        <w:tab w:val="right" w:pos="9072"/>
      </w:tabs>
    </w:pPr>
  </w:style>
  <w:style w:type="character" w:customStyle="1" w:styleId="TopptekstTegn">
    <w:name w:val="Topptekst Tegn"/>
    <w:basedOn w:val="Standardskriftforavsnitt"/>
    <w:link w:val="Topptekst"/>
    <w:uiPriority w:val="99"/>
    <w:rsid w:val="00967EF4"/>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F13A2A"/>
    <w:rPr>
      <w:rFonts w:asciiTheme="majorHAnsi" w:eastAsiaTheme="majorEastAsia" w:hAnsiTheme="majorHAnsi" w:cstheme="majorBid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aliases w:val="pkt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340514"/>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40514"/>
    <w:pPr>
      <w:pBdr>
        <w:bottom w:val="none" w:sz="0" w:space="0" w:color="auto"/>
      </w:pBdr>
      <w:spacing w:before="240" w:after="240"/>
      <w:contextualSpacing w:val="0"/>
      <w:jc w:val="center"/>
    </w:pPr>
    <w:rPr>
      <w:rFonts w:asciiTheme="minorHAnsi" w:eastAsia="Times New Roman" w:hAnsiTheme="minorHAnsi" w:cstheme="minorHAnsi"/>
      <w:color w:val="000080"/>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40514"/>
    <w:rPr>
      <w:rFonts w:asciiTheme="majorHAnsi" w:eastAsia="Times New Roman" w:hAnsiTheme="majorHAnsi" w:cstheme="minorHAnsi"/>
      <w:color w:val="000080"/>
      <w:spacing w:val="5"/>
      <w:kern w:val="28"/>
      <w:sz w:val="36"/>
      <w:szCs w:val="36"/>
      <w:lang w:eastAsia="nb-NO"/>
    </w:rPr>
  </w:style>
  <w:style w:type="paragraph" w:customStyle="1" w:styleId="Avdelingstittel">
    <w:name w:val="Avdelingstittel"/>
    <w:basedOn w:val="Normal"/>
    <w:rsid w:val="00340514"/>
    <w:pPr>
      <w:spacing w:line="204" w:lineRule="auto"/>
    </w:pPr>
    <w:rPr>
      <w:rFonts w:ascii="FORSVARET-Medium" w:eastAsia="Times New Roman" w:hAnsi="FORSVARET-Medium" w:cs="Times New Roman"/>
      <w:spacing w:val="-2"/>
      <w:kern w:val="20"/>
      <w:sz w:val="21"/>
      <w:szCs w:val="21"/>
      <w:lang w:eastAsia="nb-NO"/>
    </w:rPr>
  </w:style>
  <w:style w:type="character" w:styleId="Fulgthyperkobling">
    <w:name w:val="FollowedHyperlink"/>
    <w:basedOn w:val="Standardskriftforavsnitt"/>
    <w:uiPriority w:val="99"/>
    <w:semiHidden/>
    <w:unhideWhenUsed/>
    <w:rsid w:val="00664CC5"/>
    <w:rPr>
      <w:color w:val="800080" w:themeColor="followedHyperlink"/>
      <w:u w:val="single"/>
    </w:rPr>
  </w:style>
  <w:style w:type="paragraph" w:customStyle="1" w:styleId="Brdtekstpaaflgende">
    <w:name w:val="Brødtekst paafølgende"/>
    <w:basedOn w:val="Brdtekst"/>
    <w:rsid w:val="00AB3F37"/>
    <w:pPr>
      <w:spacing w:before="60" w:after="60"/>
    </w:pPr>
    <w:rPr>
      <w:rFonts w:ascii="Myriad Pro" w:eastAsia="Times New Roman" w:hAnsi="Myriad Pro" w:cs="Times New Roman"/>
      <w:sz w:val="22"/>
      <w:szCs w:val="20"/>
    </w:rPr>
  </w:style>
  <w:style w:type="table" w:customStyle="1" w:styleId="Tabellrutenett2">
    <w:name w:val="Tabellrutenett2"/>
    <w:basedOn w:val="Vanligtabell"/>
    <w:next w:val="Tabellrutenett"/>
    <w:uiPriority w:val="59"/>
    <w:rsid w:val="00DC3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Vanligtabell"/>
    <w:next w:val="Tabellrutenett"/>
    <w:uiPriority w:val="39"/>
    <w:rsid w:val="00DC3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863828"/>
    <w:rPr>
      <w:rFonts w:ascii="Arial" w:eastAsia="Times New Roman" w:hAnsi="Arial" w:cs="Times New Roman"/>
      <w:b/>
      <w:i/>
      <w:color w:val="800080"/>
      <w:kern w:val="28"/>
      <w:sz w:val="20"/>
      <w:szCs w:val="20"/>
      <w:lang w:eastAsia="nb-NO"/>
    </w:rPr>
  </w:style>
  <w:style w:type="character" w:customStyle="1" w:styleId="Overskrift6Tegn">
    <w:name w:val="Overskrift 6 Tegn"/>
    <w:basedOn w:val="Standardskriftforavsnitt"/>
    <w:link w:val="Overskrift6"/>
    <w:rsid w:val="00863828"/>
    <w:rPr>
      <w:rFonts w:ascii="Arial" w:eastAsia="Times New Roman" w:hAnsi="Arial" w:cs="Times New Roman"/>
      <w:b/>
      <w:color w:val="008080"/>
      <w:kern w:val="28"/>
      <w:sz w:val="20"/>
      <w:szCs w:val="20"/>
      <w:lang w:eastAsia="nb-NO"/>
    </w:rPr>
  </w:style>
  <w:style w:type="character" w:customStyle="1" w:styleId="Overskrift7Tegn">
    <w:name w:val="Overskrift 7 Tegn"/>
    <w:basedOn w:val="Standardskriftforavsnitt"/>
    <w:link w:val="Overskrift7"/>
    <w:rsid w:val="00863828"/>
    <w:rPr>
      <w:rFonts w:ascii="Arial" w:eastAsia="Times New Roman" w:hAnsi="Arial" w:cs="Times New Roman"/>
      <w:b/>
      <w:color w:val="0000FF"/>
      <w:kern w:val="28"/>
      <w:sz w:val="20"/>
      <w:szCs w:val="20"/>
      <w:lang w:eastAsia="nb-NO"/>
    </w:rPr>
  </w:style>
  <w:style w:type="character" w:customStyle="1" w:styleId="Overskrift9Tegn">
    <w:name w:val="Overskrift 9 Tegn"/>
    <w:basedOn w:val="Standardskriftforavsnitt"/>
    <w:link w:val="Overskrift9"/>
    <w:rsid w:val="00863828"/>
    <w:rPr>
      <w:rFonts w:ascii="Arial" w:eastAsia="Times New Roman" w:hAnsi="Arial" w:cs="Times New Roman"/>
      <w:color w:val="000080"/>
      <w:kern w:val="28"/>
      <w:sz w:val="20"/>
      <w:szCs w:val="20"/>
      <w:lang w:eastAsia="nb-NO"/>
    </w:rPr>
  </w:style>
  <w:style w:type="table" w:customStyle="1" w:styleId="Tabellrutenett3">
    <w:name w:val="Tabellrutenett3"/>
    <w:basedOn w:val="Vanligtabell"/>
    <w:next w:val="Tabellrutenett"/>
    <w:uiPriority w:val="59"/>
    <w:rsid w:val="004A7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503784210">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597401828">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694762793">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forsvaret.no" TargetMode="External"/><Relationship Id="rId17" Type="http://schemas.openxmlformats.org/officeDocument/2006/relationships/glossaryDocument" Target="glossary/document.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CE929FA3EBC46B88A389FB9769A1558"/>
        <w:category>
          <w:name w:val="Generelt"/>
          <w:gallery w:val="placeholder"/>
        </w:category>
        <w:types>
          <w:type w:val="bbPlcHdr"/>
        </w:types>
        <w:behaviors>
          <w:behavior w:val="content"/>
        </w:behaviors>
        <w:guid w:val="{80CEC20A-E1F4-4A12-A1D8-BB8E9392092F}"/>
      </w:docPartPr>
      <w:docPartBody>
        <w:p w14:paraId="76EEA642" w14:textId="5C5057D8" w:rsidR="00A122D9" w:rsidRDefault="00A122D9" w:rsidP="00A122D9">
          <w:pPr>
            <w:pStyle w:val="FCE929FA3EBC46B88A389FB9769A1558"/>
          </w:pPr>
          <w:r>
            <w:rPr>
              <w:rStyle w:val="Plassholdertekst"/>
            </w:rPr>
            <w:t>Klikk her for å skrive inn en dato.</w:t>
          </w:r>
        </w:p>
      </w:docPartBody>
    </w:docPart>
    <w:docPart>
      <w:docPartPr>
        <w:name w:val="57980F22196F4C6EB4EA6D69F0F4A2CC"/>
        <w:category>
          <w:name w:val="Generelt"/>
          <w:gallery w:val="placeholder"/>
        </w:category>
        <w:types>
          <w:type w:val="bbPlcHdr"/>
        </w:types>
        <w:behaviors>
          <w:behavior w:val="content"/>
        </w:behaviors>
        <w:guid w:val="{1E312427-4CA5-461E-AA1A-1CA9CECA92C6}"/>
      </w:docPartPr>
      <w:docPartBody>
        <w:p w14:paraId="751C5F02" w14:textId="16AA84B3" w:rsidR="00A122D9" w:rsidRDefault="00A122D9" w:rsidP="00A122D9">
          <w:pPr>
            <w:pStyle w:val="57980F22196F4C6EB4EA6D69F0F4A2CC"/>
          </w:pPr>
          <w:r>
            <w:rPr>
              <w:rStyle w:val="Plassholdertekst"/>
            </w:rPr>
            <w:t>Klikk her for å skrive inn en dato.</w:t>
          </w:r>
        </w:p>
      </w:docPartBody>
    </w:docPart>
    <w:docPart>
      <w:docPartPr>
        <w:name w:val="30E5BCB1996947A8A94ED8BD39C49F13"/>
        <w:category>
          <w:name w:val="Generelt"/>
          <w:gallery w:val="placeholder"/>
        </w:category>
        <w:types>
          <w:type w:val="bbPlcHdr"/>
        </w:types>
        <w:behaviors>
          <w:behavior w:val="content"/>
        </w:behaviors>
        <w:guid w:val="{F99316D9-97D4-4929-93A3-36B4C9B4F731}"/>
      </w:docPartPr>
      <w:docPartBody>
        <w:p w14:paraId="7659E0AE" w14:textId="46B1F2B5" w:rsidR="00A122D9" w:rsidRDefault="00A122D9" w:rsidP="00A122D9">
          <w:pPr>
            <w:pStyle w:val="30E5BCB1996947A8A94ED8BD39C49F13"/>
          </w:pPr>
          <w:r w:rsidRPr="00615E30">
            <w:rPr>
              <w:rStyle w:val="Plassholdertekst"/>
            </w:rPr>
            <w:t>Klikk her for å skrive inn en dato.</w:t>
          </w:r>
        </w:p>
      </w:docPartBody>
    </w:docPart>
    <w:docPart>
      <w:docPartPr>
        <w:name w:val="0C3F6444D8E04097BBA5FEC5FAE378BB"/>
        <w:category>
          <w:name w:val="Generelt"/>
          <w:gallery w:val="placeholder"/>
        </w:category>
        <w:types>
          <w:type w:val="bbPlcHdr"/>
        </w:types>
        <w:behaviors>
          <w:behavior w:val="content"/>
        </w:behaviors>
        <w:guid w:val="{95DB0052-2EE6-4B51-939E-F3A7828D2AF4}"/>
      </w:docPartPr>
      <w:docPartBody>
        <w:p w14:paraId="4BEFD449" w14:textId="63DFD188" w:rsidR="00A122D9" w:rsidRDefault="00A122D9" w:rsidP="00A122D9">
          <w:pPr>
            <w:pStyle w:val="0C3F6444D8E04097BBA5FEC5FAE378BB"/>
          </w:pPr>
          <w:r>
            <w:rPr>
              <w:rStyle w:val="Plassholdertekst"/>
            </w:rPr>
            <w:t>Klikk her for å skrive inn en dato.</w:t>
          </w:r>
        </w:p>
      </w:docPartBody>
    </w:docPart>
    <w:docPart>
      <w:docPartPr>
        <w:name w:val="6254976D4E8A4674ABF1E4DD43535CA0"/>
        <w:category>
          <w:name w:val="Generelt"/>
          <w:gallery w:val="placeholder"/>
        </w:category>
        <w:types>
          <w:type w:val="bbPlcHdr"/>
        </w:types>
        <w:behaviors>
          <w:behavior w:val="content"/>
        </w:behaviors>
        <w:guid w:val="{70A14075-31BC-4492-B585-733498295AE4}"/>
      </w:docPartPr>
      <w:docPartBody>
        <w:p w14:paraId="09EB9570" w14:textId="36F9B0CD" w:rsidR="00A122D9" w:rsidRDefault="00A122D9" w:rsidP="00A122D9">
          <w:pPr>
            <w:pStyle w:val="6254976D4E8A4674ABF1E4DD43535CA0"/>
          </w:pPr>
          <w:r>
            <w:rPr>
              <w:rStyle w:val="Plassholdertekst"/>
            </w:rPr>
            <w:t>Klikk her for å skrive inn en dato.</w:t>
          </w:r>
        </w:p>
      </w:docPartBody>
    </w:docPart>
    <w:docPart>
      <w:docPartPr>
        <w:name w:val="146EA4C382A34AE39C4E3BA5CF2DEB65"/>
        <w:category>
          <w:name w:val="Generelt"/>
          <w:gallery w:val="placeholder"/>
        </w:category>
        <w:types>
          <w:type w:val="bbPlcHdr"/>
        </w:types>
        <w:behaviors>
          <w:behavior w:val="content"/>
        </w:behaviors>
        <w:guid w:val="{28B1EBE9-8A88-4063-A3B6-921C35B66B76}"/>
      </w:docPartPr>
      <w:docPartBody>
        <w:p w14:paraId="65EA700E" w14:textId="47B587FB" w:rsidR="00A122D9" w:rsidRDefault="00A122D9" w:rsidP="00A122D9">
          <w:pPr>
            <w:pStyle w:val="146EA4C382A34AE39C4E3BA5CF2DEB65"/>
          </w:pPr>
          <w:r>
            <w:rPr>
              <w:rStyle w:val="Plassholdertekst"/>
            </w:rPr>
            <w:t>Klikk her for å skrive inn en dato.</w:t>
          </w:r>
        </w:p>
      </w:docPartBody>
    </w:docPart>
    <w:docPart>
      <w:docPartPr>
        <w:name w:val="4BFBA2D75AD34CC3BDA8FD65C76CBAB9"/>
        <w:category>
          <w:name w:val="Generelt"/>
          <w:gallery w:val="placeholder"/>
        </w:category>
        <w:types>
          <w:type w:val="bbPlcHdr"/>
        </w:types>
        <w:behaviors>
          <w:behavior w:val="content"/>
        </w:behaviors>
        <w:guid w:val="{B4D15418-BDC6-4DF6-ACDB-2108A3E2B644}"/>
      </w:docPartPr>
      <w:docPartBody>
        <w:p w14:paraId="33901D3D" w14:textId="31741005" w:rsidR="00A122D9" w:rsidRDefault="00A122D9" w:rsidP="00A122D9">
          <w:pPr>
            <w:pStyle w:val="4BFBA2D75AD34CC3BDA8FD65C76CBAB9"/>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MS Gothic">
    <w:altName w:val="ＭＳ ゴシック"/>
    <w:panose1 w:val="020B0609070205080204"/>
    <w:charset w:val="80"/>
    <w:family w:val="modern"/>
    <w:pitch w:val="fixed"/>
    <w:sig w:usb0="E00002FF" w:usb1="6AC7FDFB" w:usb2="00000012" w:usb3="00000000" w:csb0="0002009F" w:csb1="00000000"/>
  </w:font>
  <w:font w:name="FORSVARET-Bold">
    <w:panose1 w:val="02000803020000020004"/>
    <w:charset w:val="00"/>
    <w:family w:val="auto"/>
    <w:pitch w:val="variable"/>
    <w:sig w:usb0="A0000027" w:usb1="00000040" w:usb2="00000000" w:usb3="00000000" w:csb0="0000011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091"/>
    <w:rsid w:val="00011DCE"/>
    <w:rsid w:val="00067B8A"/>
    <w:rsid w:val="0013015A"/>
    <w:rsid w:val="00151E46"/>
    <w:rsid w:val="0017028C"/>
    <w:rsid w:val="001951C3"/>
    <w:rsid w:val="001A28D8"/>
    <w:rsid w:val="0020572C"/>
    <w:rsid w:val="00254C28"/>
    <w:rsid w:val="00291CB3"/>
    <w:rsid w:val="002E6F9A"/>
    <w:rsid w:val="00311915"/>
    <w:rsid w:val="00326D54"/>
    <w:rsid w:val="00385091"/>
    <w:rsid w:val="00432DFC"/>
    <w:rsid w:val="00442659"/>
    <w:rsid w:val="0048077F"/>
    <w:rsid w:val="00485AC0"/>
    <w:rsid w:val="004910F3"/>
    <w:rsid w:val="004D15C4"/>
    <w:rsid w:val="0068707B"/>
    <w:rsid w:val="006D7DBD"/>
    <w:rsid w:val="0072391C"/>
    <w:rsid w:val="007350A2"/>
    <w:rsid w:val="00753B8F"/>
    <w:rsid w:val="00786757"/>
    <w:rsid w:val="0079705D"/>
    <w:rsid w:val="007B24F3"/>
    <w:rsid w:val="007C3CEF"/>
    <w:rsid w:val="00866A94"/>
    <w:rsid w:val="008965C2"/>
    <w:rsid w:val="008C11B9"/>
    <w:rsid w:val="00954421"/>
    <w:rsid w:val="009B2B0A"/>
    <w:rsid w:val="009C0749"/>
    <w:rsid w:val="009E1A8E"/>
    <w:rsid w:val="00A122D9"/>
    <w:rsid w:val="00A26953"/>
    <w:rsid w:val="00A65D69"/>
    <w:rsid w:val="00A744B9"/>
    <w:rsid w:val="00AA003A"/>
    <w:rsid w:val="00AF294E"/>
    <w:rsid w:val="00AF3B47"/>
    <w:rsid w:val="00B070FA"/>
    <w:rsid w:val="00B3453F"/>
    <w:rsid w:val="00B82831"/>
    <w:rsid w:val="00BB514E"/>
    <w:rsid w:val="00C4726F"/>
    <w:rsid w:val="00C70553"/>
    <w:rsid w:val="00CC5D17"/>
    <w:rsid w:val="00CC5E20"/>
    <w:rsid w:val="00DD7FBA"/>
    <w:rsid w:val="00E05856"/>
    <w:rsid w:val="00E45512"/>
    <w:rsid w:val="00E56FC6"/>
    <w:rsid w:val="00E65A4E"/>
    <w:rsid w:val="00E74B92"/>
    <w:rsid w:val="00EA5EF0"/>
    <w:rsid w:val="00EC572F"/>
    <w:rsid w:val="00ED6226"/>
    <w:rsid w:val="00F249BC"/>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2B30A23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050B051B42A4C43B14E7FD3D9FE0D91">
    <w:name w:val="F050B051B42A4C43B14E7FD3D9FE0D91"/>
    <w:rsid w:val="00385091"/>
  </w:style>
  <w:style w:type="paragraph" w:customStyle="1" w:styleId="623AC43F75164018AA7726BB7BCBA6C3">
    <w:name w:val="623AC43F75164018AA7726BB7BCBA6C3"/>
    <w:rsid w:val="00385091"/>
  </w:style>
  <w:style w:type="paragraph" w:customStyle="1" w:styleId="F5D882C99E0349E2B404B82EABBC8ED1">
    <w:name w:val="F5D882C99E0349E2B404B82EABBC8ED1"/>
    <w:rsid w:val="00385091"/>
  </w:style>
  <w:style w:type="paragraph" w:customStyle="1" w:styleId="EA49EC81E71C4801970227D385938365">
    <w:name w:val="EA49EC81E71C4801970227D385938365"/>
    <w:rsid w:val="00385091"/>
  </w:style>
  <w:style w:type="paragraph" w:customStyle="1" w:styleId="1B5CCBB3C02D4C1BA9EAC8D840F6D6E0">
    <w:name w:val="1B5CCBB3C02D4C1BA9EAC8D840F6D6E0"/>
    <w:rsid w:val="00385091"/>
  </w:style>
  <w:style w:type="paragraph" w:customStyle="1" w:styleId="EC7F6907AA7E468281B7049C1B94E930">
    <w:name w:val="EC7F6907AA7E468281B7049C1B94E930"/>
    <w:rsid w:val="00385091"/>
  </w:style>
  <w:style w:type="paragraph" w:customStyle="1" w:styleId="B897A71C4798464FBED47D728A7244E5">
    <w:name w:val="B897A71C4798464FBED47D728A7244E5"/>
    <w:rsid w:val="00385091"/>
  </w:style>
  <w:style w:type="paragraph" w:customStyle="1" w:styleId="E8DEAC3106804293A9EA144E8A9B9548">
    <w:name w:val="E8DEAC3106804293A9EA144E8A9B9548"/>
    <w:rsid w:val="00385091"/>
  </w:style>
  <w:style w:type="paragraph" w:customStyle="1" w:styleId="BEFBEA0576AF4428B1CAB852DC4DEF13">
    <w:name w:val="BEFBEA0576AF4428B1CAB852DC4DEF13"/>
    <w:rsid w:val="00385091"/>
  </w:style>
  <w:style w:type="paragraph" w:customStyle="1" w:styleId="9426F28D9FDE4EDD9CEB566464B5A8D6">
    <w:name w:val="9426F28D9FDE4EDD9CEB566464B5A8D6"/>
    <w:rsid w:val="00385091"/>
  </w:style>
  <w:style w:type="paragraph" w:customStyle="1" w:styleId="117E67D693B7482688A70FC1A931310F">
    <w:name w:val="117E67D693B7482688A70FC1A931310F"/>
    <w:rsid w:val="00385091"/>
  </w:style>
  <w:style w:type="paragraph" w:customStyle="1" w:styleId="A9220256441946C1848EB5BB1D9C8EBE">
    <w:name w:val="A9220256441946C1848EB5BB1D9C8EBE"/>
    <w:rsid w:val="00385091"/>
  </w:style>
  <w:style w:type="character" w:styleId="Plassholdertekst">
    <w:name w:val="Placeholder Text"/>
    <w:basedOn w:val="Standardskriftforavsnitt"/>
    <w:uiPriority w:val="99"/>
    <w:semiHidden/>
    <w:rsid w:val="00A122D9"/>
  </w:style>
  <w:style w:type="paragraph" w:customStyle="1" w:styleId="9F546141D55247AC9B037993B89295C8">
    <w:name w:val="9F546141D55247AC9B037993B89295C8"/>
    <w:rsid w:val="00385091"/>
  </w:style>
  <w:style w:type="paragraph" w:customStyle="1" w:styleId="3F6CA37E54534D3E90F0F20106808153">
    <w:name w:val="3F6CA37E54534D3E90F0F20106808153"/>
    <w:rsid w:val="00385091"/>
  </w:style>
  <w:style w:type="paragraph" w:customStyle="1" w:styleId="FD3ACB83D3DA4B96ACAAC29E9F139495">
    <w:name w:val="FD3ACB83D3DA4B96ACAAC29E9F139495"/>
    <w:rsid w:val="00385091"/>
  </w:style>
  <w:style w:type="paragraph" w:customStyle="1" w:styleId="9ECB8A0C0052453BB92E25991A1811FD">
    <w:name w:val="9ECB8A0C0052453BB92E25991A1811FD"/>
    <w:rsid w:val="00385091"/>
  </w:style>
  <w:style w:type="paragraph" w:customStyle="1" w:styleId="38A26887704C4BDB9536F50F677C7F5E">
    <w:name w:val="38A26887704C4BDB9536F50F677C7F5E"/>
    <w:rsid w:val="00385091"/>
  </w:style>
  <w:style w:type="paragraph" w:customStyle="1" w:styleId="441EA6BDAB1243BBB485009FC9C9452F">
    <w:name w:val="441EA6BDAB1243BBB485009FC9C9452F"/>
    <w:rsid w:val="00385091"/>
  </w:style>
  <w:style w:type="paragraph" w:customStyle="1" w:styleId="E684BDB5CBDF447D91C8569766B61534">
    <w:name w:val="E684BDB5CBDF447D91C8569766B61534"/>
    <w:rsid w:val="00385091"/>
  </w:style>
  <w:style w:type="paragraph" w:customStyle="1" w:styleId="916597753F0B41529238DEC0D2ABBE5B">
    <w:name w:val="916597753F0B41529238DEC0D2ABBE5B"/>
    <w:rsid w:val="00385091"/>
  </w:style>
  <w:style w:type="paragraph" w:customStyle="1" w:styleId="364AFCEEE62E4D0E916B0B94FDF0DB93">
    <w:name w:val="364AFCEEE62E4D0E916B0B94FDF0DB93"/>
    <w:rsid w:val="00385091"/>
  </w:style>
  <w:style w:type="paragraph" w:customStyle="1" w:styleId="05B0C6BDA48445E7A3E7052A533FD872">
    <w:name w:val="05B0C6BDA48445E7A3E7052A533FD872"/>
    <w:rsid w:val="00385091"/>
  </w:style>
  <w:style w:type="paragraph" w:customStyle="1" w:styleId="EC1C671D3F954FC98A6E09380EE4A8AB">
    <w:name w:val="EC1C671D3F954FC98A6E09380EE4A8AB"/>
    <w:rsid w:val="00385091"/>
  </w:style>
  <w:style w:type="paragraph" w:customStyle="1" w:styleId="A2AE5FD3EC1846BD8EE32A7889DE5031">
    <w:name w:val="A2AE5FD3EC1846BD8EE32A7889DE5031"/>
    <w:rsid w:val="00385091"/>
  </w:style>
  <w:style w:type="paragraph" w:customStyle="1" w:styleId="BB52B5C70E06409FBBEE12329BBA2E04">
    <w:name w:val="BB52B5C70E06409FBBEE12329BBA2E04"/>
    <w:rsid w:val="00385091"/>
  </w:style>
  <w:style w:type="paragraph" w:customStyle="1" w:styleId="001AA6E12FBE4754A1618326F6D24E52">
    <w:name w:val="001AA6E12FBE4754A1618326F6D24E52"/>
    <w:rsid w:val="00385091"/>
  </w:style>
  <w:style w:type="paragraph" w:customStyle="1" w:styleId="C4FC040DB90244A59839E215E85CBC63">
    <w:name w:val="C4FC040DB90244A59839E215E85CBC63"/>
    <w:rsid w:val="00385091"/>
  </w:style>
  <w:style w:type="paragraph" w:customStyle="1" w:styleId="8C65336FE5BF4914A280334704688EF8">
    <w:name w:val="8C65336FE5BF4914A280334704688EF8"/>
    <w:rsid w:val="00385091"/>
  </w:style>
  <w:style w:type="paragraph" w:customStyle="1" w:styleId="75F80E5864404A57B278C5B4B7340A48">
    <w:name w:val="75F80E5864404A57B278C5B4B7340A48"/>
    <w:rsid w:val="00385091"/>
  </w:style>
  <w:style w:type="paragraph" w:customStyle="1" w:styleId="09A9FE9DB898420F8C3114E83F5466DC">
    <w:name w:val="09A9FE9DB898420F8C3114E83F5466DC"/>
    <w:rsid w:val="00385091"/>
  </w:style>
  <w:style w:type="paragraph" w:customStyle="1" w:styleId="ACB887F0612341B4876705D6BBFF94B8">
    <w:name w:val="ACB887F0612341B4876705D6BBFF94B8"/>
    <w:rsid w:val="00385091"/>
  </w:style>
  <w:style w:type="paragraph" w:customStyle="1" w:styleId="65CDBBE624BA42F4BCA4BBDBDD3D8F19">
    <w:name w:val="65CDBBE624BA42F4BCA4BBDBDD3D8F19"/>
    <w:rsid w:val="00385091"/>
  </w:style>
  <w:style w:type="paragraph" w:customStyle="1" w:styleId="A3B2854EDB254D6F9D1AD97E5754D2C3">
    <w:name w:val="A3B2854EDB254D6F9D1AD97E5754D2C3"/>
    <w:rsid w:val="00385091"/>
  </w:style>
  <w:style w:type="paragraph" w:customStyle="1" w:styleId="F4835D526A5244D3830070BC20411330">
    <w:name w:val="F4835D526A5244D3830070BC20411330"/>
    <w:rsid w:val="00385091"/>
  </w:style>
  <w:style w:type="paragraph" w:customStyle="1" w:styleId="FDA9B4AEC4D04EB6BB367519AD024C17">
    <w:name w:val="FDA9B4AEC4D04EB6BB367519AD024C17"/>
    <w:rsid w:val="00385091"/>
  </w:style>
  <w:style w:type="paragraph" w:customStyle="1" w:styleId="13DA71CD109648BEB9ED062178F114FB">
    <w:name w:val="13DA71CD109648BEB9ED062178F114FB"/>
    <w:rsid w:val="00385091"/>
  </w:style>
  <w:style w:type="paragraph" w:customStyle="1" w:styleId="1A6A64AC3A2E442FB1AF3DB60A056F2B">
    <w:name w:val="1A6A64AC3A2E442FB1AF3DB60A056F2B"/>
    <w:rsid w:val="00385091"/>
  </w:style>
  <w:style w:type="paragraph" w:customStyle="1" w:styleId="74A880FF906347C3ACEE0FEF34A4D8F3">
    <w:name w:val="74A880FF906347C3ACEE0FEF34A4D8F3"/>
    <w:rsid w:val="00385091"/>
  </w:style>
  <w:style w:type="paragraph" w:customStyle="1" w:styleId="3D09E4F835E84560834267F1A353237E">
    <w:name w:val="3D09E4F835E84560834267F1A353237E"/>
    <w:rsid w:val="00385091"/>
  </w:style>
  <w:style w:type="paragraph" w:customStyle="1" w:styleId="28429D19A83F41A4A1E4825903A3D442">
    <w:name w:val="28429D19A83F41A4A1E4825903A3D442"/>
    <w:rsid w:val="00385091"/>
  </w:style>
  <w:style w:type="paragraph" w:customStyle="1" w:styleId="9BBB1575ABBA4884919B65D0DF1BA03C">
    <w:name w:val="9BBB1575ABBA4884919B65D0DF1BA03C"/>
    <w:rsid w:val="00385091"/>
  </w:style>
  <w:style w:type="paragraph" w:customStyle="1" w:styleId="BF7B7DDC852B4AA189BF6F6CE323A7F5">
    <w:name w:val="BF7B7DDC852B4AA189BF6F6CE323A7F5"/>
    <w:rsid w:val="00385091"/>
  </w:style>
  <w:style w:type="paragraph" w:customStyle="1" w:styleId="291A946DB0E14F54B9F216771CCF13BD">
    <w:name w:val="291A946DB0E14F54B9F216771CCF13BD"/>
    <w:rsid w:val="00385091"/>
  </w:style>
  <w:style w:type="paragraph" w:customStyle="1" w:styleId="5B1CD4B63BD449FA8DC36E7E51DA5044">
    <w:name w:val="5B1CD4B63BD449FA8DC36E7E51DA5044"/>
    <w:rsid w:val="00385091"/>
  </w:style>
  <w:style w:type="paragraph" w:customStyle="1" w:styleId="43F740B2D45546569BCEE98F2B22E872">
    <w:name w:val="43F740B2D45546569BCEE98F2B22E872"/>
    <w:rsid w:val="00385091"/>
  </w:style>
  <w:style w:type="paragraph" w:customStyle="1" w:styleId="D3DCA5D613AD4B2292A1942915402F93">
    <w:name w:val="D3DCA5D613AD4B2292A1942915402F93"/>
    <w:rsid w:val="00385091"/>
  </w:style>
  <w:style w:type="paragraph" w:customStyle="1" w:styleId="0B2DCE9C97B14334B03F0EEB369A4268">
    <w:name w:val="0B2DCE9C97B14334B03F0EEB369A4268"/>
    <w:rsid w:val="00385091"/>
  </w:style>
  <w:style w:type="paragraph" w:customStyle="1" w:styleId="9784F94E115C41F0BA98A531681D38F1">
    <w:name w:val="9784F94E115C41F0BA98A531681D38F1"/>
    <w:rsid w:val="00385091"/>
  </w:style>
  <w:style w:type="paragraph" w:customStyle="1" w:styleId="656CE8194D4942F59F6C87664314DD4F">
    <w:name w:val="656CE8194D4942F59F6C87664314DD4F"/>
    <w:rsid w:val="00385091"/>
  </w:style>
  <w:style w:type="paragraph" w:customStyle="1" w:styleId="26FAFC41A0E74793A6BBD8B702669A82">
    <w:name w:val="26FAFC41A0E74793A6BBD8B702669A82"/>
    <w:rsid w:val="00385091"/>
  </w:style>
  <w:style w:type="paragraph" w:customStyle="1" w:styleId="9467EF97988642B6B42D3355FBCE76BD">
    <w:name w:val="9467EF97988642B6B42D3355FBCE76BD"/>
    <w:rsid w:val="00385091"/>
  </w:style>
  <w:style w:type="paragraph" w:customStyle="1" w:styleId="59F52955228942D0BAC1952B4373B265">
    <w:name w:val="59F52955228942D0BAC1952B4373B265"/>
    <w:rsid w:val="00385091"/>
  </w:style>
  <w:style w:type="paragraph" w:customStyle="1" w:styleId="4E96453F8325451A9E51175B2A1B3324">
    <w:name w:val="4E96453F8325451A9E51175B2A1B3324"/>
    <w:rsid w:val="00385091"/>
  </w:style>
  <w:style w:type="paragraph" w:customStyle="1" w:styleId="D7DE0A249B8C4525A294D8CCD327CD97">
    <w:name w:val="D7DE0A249B8C4525A294D8CCD327CD97"/>
    <w:rsid w:val="00385091"/>
  </w:style>
  <w:style w:type="paragraph" w:customStyle="1" w:styleId="04B65EAB227A4E089F9B6AD45D903003">
    <w:name w:val="04B65EAB227A4E089F9B6AD45D903003"/>
    <w:rsid w:val="00385091"/>
  </w:style>
  <w:style w:type="paragraph" w:customStyle="1" w:styleId="60BF15C9CC624EC696CF83FCA8888B44">
    <w:name w:val="60BF15C9CC624EC696CF83FCA8888B44"/>
    <w:rsid w:val="00385091"/>
  </w:style>
  <w:style w:type="paragraph" w:customStyle="1" w:styleId="29D29AC0598A4A8A9B7127D841CA1733">
    <w:name w:val="29D29AC0598A4A8A9B7127D841CA1733"/>
    <w:rsid w:val="00385091"/>
  </w:style>
  <w:style w:type="paragraph" w:customStyle="1" w:styleId="50A1C50D09BB401E9363BEB8AF9EBC12">
    <w:name w:val="50A1C50D09BB401E9363BEB8AF9EBC12"/>
    <w:rsid w:val="00385091"/>
  </w:style>
  <w:style w:type="paragraph" w:customStyle="1" w:styleId="C065749E1FF64CB19007F8F4695F3F61">
    <w:name w:val="C065749E1FF64CB19007F8F4695F3F61"/>
    <w:rsid w:val="00385091"/>
  </w:style>
  <w:style w:type="paragraph" w:customStyle="1" w:styleId="225F159AC323497989C611CDE3E9D900">
    <w:name w:val="225F159AC323497989C611CDE3E9D900"/>
    <w:rsid w:val="00385091"/>
  </w:style>
  <w:style w:type="paragraph" w:customStyle="1" w:styleId="EAE2AC10B61F4FF1B5C90B9B813C64FE">
    <w:name w:val="EAE2AC10B61F4FF1B5C90B9B813C64FE"/>
    <w:rsid w:val="00385091"/>
  </w:style>
  <w:style w:type="paragraph" w:customStyle="1" w:styleId="0F5FABD7F47341369C1712E0AEA8B3EB">
    <w:name w:val="0F5FABD7F47341369C1712E0AEA8B3EB"/>
    <w:rsid w:val="00385091"/>
  </w:style>
  <w:style w:type="paragraph" w:customStyle="1" w:styleId="A7CFF2B0C9E54225ADA3FE0D6F6FCAF9">
    <w:name w:val="A7CFF2B0C9E54225ADA3FE0D6F6FCAF9"/>
    <w:rsid w:val="00385091"/>
  </w:style>
  <w:style w:type="paragraph" w:customStyle="1" w:styleId="4B5B4F18EFF043CE84FF01ACA8CD1B5A">
    <w:name w:val="4B5B4F18EFF043CE84FF01ACA8CD1B5A"/>
    <w:rsid w:val="00385091"/>
  </w:style>
  <w:style w:type="paragraph" w:customStyle="1" w:styleId="0E598E5D571447F9AD6DE705D7EFE456">
    <w:name w:val="0E598E5D571447F9AD6DE705D7EFE456"/>
    <w:rsid w:val="00385091"/>
  </w:style>
  <w:style w:type="paragraph" w:customStyle="1" w:styleId="4E261CE593D74A16B0D4B485B7B0F12D">
    <w:name w:val="4E261CE593D74A16B0D4B485B7B0F12D"/>
    <w:rsid w:val="00385091"/>
  </w:style>
  <w:style w:type="paragraph" w:customStyle="1" w:styleId="E9AEABED857348CF9127A3EF37D6F033">
    <w:name w:val="E9AEABED857348CF9127A3EF37D6F033"/>
    <w:rsid w:val="00385091"/>
  </w:style>
  <w:style w:type="paragraph" w:customStyle="1" w:styleId="66F53C3AC12A4A249CF45EB6EA72EE16">
    <w:name w:val="66F53C3AC12A4A249CF45EB6EA72EE16"/>
    <w:rsid w:val="00385091"/>
  </w:style>
  <w:style w:type="paragraph" w:customStyle="1" w:styleId="E5CAFEFABBF94BF7896B99759C5FE9E5">
    <w:name w:val="E5CAFEFABBF94BF7896B99759C5FE9E5"/>
    <w:rsid w:val="00385091"/>
  </w:style>
  <w:style w:type="paragraph" w:customStyle="1" w:styleId="A8EDE5DA2D9943D3BC4966DA51C0EEC7">
    <w:name w:val="A8EDE5DA2D9943D3BC4966DA51C0EEC7"/>
    <w:rsid w:val="00385091"/>
  </w:style>
  <w:style w:type="paragraph" w:customStyle="1" w:styleId="4410F4A58A6D4CDC9582DBBD09A76E3D">
    <w:name w:val="4410F4A58A6D4CDC9582DBBD09A76E3D"/>
    <w:rsid w:val="00385091"/>
  </w:style>
  <w:style w:type="paragraph" w:customStyle="1" w:styleId="58A929AF7EBE4A96B51F7DC755335020">
    <w:name w:val="58A929AF7EBE4A96B51F7DC755335020"/>
    <w:rsid w:val="00385091"/>
  </w:style>
  <w:style w:type="paragraph" w:customStyle="1" w:styleId="EBB22705EECB4E99B47BA288835C75B1">
    <w:name w:val="EBB22705EECB4E99B47BA288835C75B1"/>
    <w:rsid w:val="00385091"/>
  </w:style>
  <w:style w:type="paragraph" w:customStyle="1" w:styleId="A1AF775B83014377B2EC842CF6EAF4CC">
    <w:name w:val="A1AF775B83014377B2EC842CF6EAF4CC"/>
    <w:rsid w:val="00385091"/>
  </w:style>
  <w:style w:type="paragraph" w:customStyle="1" w:styleId="B35579A6EDDA41E9896DBF7EEC010463">
    <w:name w:val="B35579A6EDDA41E9896DBF7EEC010463"/>
    <w:rsid w:val="00385091"/>
  </w:style>
  <w:style w:type="paragraph" w:customStyle="1" w:styleId="CA91519EE69D42ABAB5DF271AE3A1030">
    <w:name w:val="CA91519EE69D42ABAB5DF271AE3A1030"/>
    <w:rsid w:val="00385091"/>
  </w:style>
  <w:style w:type="paragraph" w:customStyle="1" w:styleId="C359AAE3A23C4F1EAA6402DE0CA9225B">
    <w:name w:val="C359AAE3A23C4F1EAA6402DE0CA9225B"/>
    <w:rsid w:val="00385091"/>
  </w:style>
  <w:style w:type="paragraph" w:customStyle="1" w:styleId="711C1BFC1CB54F2A890F89ED3B2EC2CD">
    <w:name w:val="711C1BFC1CB54F2A890F89ED3B2EC2CD"/>
    <w:rsid w:val="00385091"/>
  </w:style>
  <w:style w:type="paragraph" w:customStyle="1" w:styleId="2D2235FBA4894B2ABE8149360F667951">
    <w:name w:val="2D2235FBA4894B2ABE8149360F667951"/>
    <w:rsid w:val="00385091"/>
  </w:style>
  <w:style w:type="paragraph" w:customStyle="1" w:styleId="FAD3BE85E4AD42B2BD98C987F71C3189">
    <w:name w:val="FAD3BE85E4AD42B2BD98C987F71C3189"/>
    <w:rsid w:val="00151E46"/>
  </w:style>
  <w:style w:type="paragraph" w:customStyle="1" w:styleId="B56193CDFAB843F4B66A6303B3747C4C">
    <w:name w:val="B56193CDFAB843F4B66A6303B3747C4C"/>
    <w:rsid w:val="00151E46"/>
  </w:style>
  <w:style w:type="paragraph" w:customStyle="1" w:styleId="71E620BB059943A6B8AC50BEB8225C45">
    <w:name w:val="71E620BB059943A6B8AC50BEB8225C45"/>
    <w:rsid w:val="00151E46"/>
  </w:style>
  <w:style w:type="paragraph" w:customStyle="1" w:styleId="14D796BB17FF4F34B04A36171612E2D6">
    <w:name w:val="14D796BB17FF4F34B04A36171612E2D6"/>
    <w:rsid w:val="00151E46"/>
  </w:style>
  <w:style w:type="paragraph" w:customStyle="1" w:styleId="19BF89D6D5B94A168D0B5CEEDB3D31D2">
    <w:name w:val="19BF89D6D5B94A168D0B5CEEDB3D31D2"/>
    <w:rsid w:val="00151E46"/>
  </w:style>
  <w:style w:type="paragraph" w:customStyle="1" w:styleId="FC15CCC4696A445B8909073BBEEFCB92">
    <w:name w:val="FC15CCC4696A445B8909073BBEEFCB92"/>
    <w:rsid w:val="00151E46"/>
  </w:style>
  <w:style w:type="paragraph" w:customStyle="1" w:styleId="E6D6D11C973B4F86BF87CCA03853BAD2">
    <w:name w:val="E6D6D11C973B4F86BF87CCA03853BAD2"/>
    <w:rsid w:val="00151E46"/>
  </w:style>
  <w:style w:type="paragraph" w:customStyle="1" w:styleId="07058D83AFA947878092AF9807AB3F46">
    <w:name w:val="07058D83AFA947878092AF9807AB3F46"/>
    <w:rsid w:val="00151E46"/>
  </w:style>
  <w:style w:type="paragraph" w:customStyle="1" w:styleId="ABFE75B6399E4382B902E455B2897B22">
    <w:name w:val="ABFE75B6399E4382B902E455B2897B22"/>
    <w:rsid w:val="00151E46"/>
  </w:style>
  <w:style w:type="paragraph" w:customStyle="1" w:styleId="C2BF72C9528F48A890B9EA16CE9FA6E5">
    <w:name w:val="C2BF72C9528F48A890B9EA16CE9FA6E5"/>
    <w:rsid w:val="00151E46"/>
  </w:style>
  <w:style w:type="paragraph" w:customStyle="1" w:styleId="17250E17B8E24FABB9AE3F9556D023DE">
    <w:name w:val="17250E17B8E24FABB9AE3F9556D023DE"/>
    <w:rsid w:val="00151E46"/>
  </w:style>
  <w:style w:type="paragraph" w:customStyle="1" w:styleId="B9666015F52F48F7977C629580D381AE">
    <w:name w:val="B9666015F52F48F7977C629580D381AE"/>
    <w:rsid w:val="00151E46"/>
  </w:style>
  <w:style w:type="paragraph" w:customStyle="1" w:styleId="5F4B279E23E04BEFA562C5EB8CA604A2">
    <w:name w:val="5F4B279E23E04BEFA562C5EB8CA604A2"/>
    <w:rsid w:val="00151E46"/>
  </w:style>
  <w:style w:type="paragraph" w:customStyle="1" w:styleId="4861983EAA2C46FC9786AACF6D69A201">
    <w:name w:val="4861983EAA2C46FC9786AACF6D69A201"/>
    <w:rsid w:val="00151E46"/>
  </w:style>
  <w:style w:type="paragraph" w:customStyle="1" w:styleId="903590DA9EA0447CB3617553346E2099">
    <w:name w:val="903590DA9EA0447CB3617553346E2099"/>
    <w:rsid w:val="00151E46"/>
  </w:style>
  <w:style w:type="paragraph" w:customStyle="1" w:styleId="4BB23BE9FB7F47FC87DDEE14B07F449A">
    <w:name w:val="4BB23BE9FB7F47FC87DDEE14B07F449A"/>
    <w:rsid w:val="00151E46"/>
  </w:style>
  <w:style w:type="paragraph" w:customStyle="1" w:styleId="4D873A6E8C604D41AFE2A8B0E8EF97F9">
    <w:name w:val="4D873A6E8C604D41AFE2A8B0E8EF97F9"/>
    <w:rsid w:val="00151E46"/>
  </w:style>
  <w:style w:type="paragraph" w:customStyle="1" w:styleId="224BD885C93741B09A3A316D929BC0B4">
    <w:name w:val="224BD885C93741B09A3A316D929BC0B4"/>
    <w:rsid w:val="00151E46"/>
  </w:style>
  <w:style w:type="paragraph" w:customStyle="1" w:styleId="0E49701654F54B22ACCE5BF2B47FCAB0">
    <w:name w:val="0E49701654F54B22ACCE5BF2B47FCAB0"/>
    <w:rsid w:val="00151E46"/>
  </w:style>
  <w:style w:type="paragraph" w:customStyle="1" w:styleId="773DD3EA22994994832A46DCFA65FFE2">
    <w:name w:val="773DD3EA22994994832A46DCFA65FFE2"/>
    <w:rsid w:val="00151E46"/>
  </w:style>
  <w:style w:type="paragraph" w:customStyle="1" w:styleId="C81C040E353546BFB45ECC4514B7BBBD">
    <w:name w:val="C81C040E353546BFB45ECC4514B7BBBD"/>
    <w:rsid w:val="00151E46"/>
  </w:style>
  <w:style w:type="paragraph" w:customStyle="1" w:styleId="A1967E063A264855946E5E78D96A83C9">
    <w:name w:val="A1967E063A264855946E5E78D96A83C9"/>
    <w:rsid w:val="00151E46"/>
  </w:style>
  <w:style w:type="paragraph" w:customStyle="1" w:styleId="CD072FA983F9424A991B237870144B32">
    <w:name w:val="CD072FA983F9424A991B237870144B32"/>
    <w:rsid w:val="0017028C"/>
  </w:style>
  <w:style w:type="paragraph" w:customStyle="1" w:styleId="25A70230DF244F63BADD097EE4DB5352">
    <w:name w:val="25A70230DF244F63BADD097EE4DB5352"/>
    <w:rsid w:val="0017028C"/>
  </w:style>
  <w:style w:type="paragraph" w:customStyle="1" w:styleId="2006C2429118444E87C7AF48BCB3E735">
    <w:name w:val="2006C2429118444E87C7AF48BCB3E735"/>
    <w:rsid w:val="0017028C"/>
  </w:style>
  <w:style w:type="paragraph" w:customStyle="1" w:styleId="E00DB3387FA54ABB87FBD90814C4D86C">
    <w:name w:val="E00DB3387FA54ABB87FBD90814C4D86C"/>
    <w:rsid w:val="0017028C"/>
  </w:style>
  <w:style w:type="paragraph" w:customStyle="1" w:styleId="48F9802155A343AAB46C30EAC16CCA70">
    <w:name w:val="48F9802155A343AAB46C30EAC16CCA70"/>
    <w:rsid w:val="0017028C"/>
  </w:style>
  <w:style w:type="paragraph" w:customStyle="1" w:styleId="ADA63E313A424B6ABC9E2BC1AD617B60">
    <w:name w:val="ADA63E313A424B6ABC9E2BC1AD617B60"/>
    <w:rsid w:val="0017028C"/>
  </w:style>
  <w:style w:type="paragraph" w:customStyle="1" w:styleId="8ACC92761E07424BAE3BBD56778B73FE">
    <w:name w:val="8ACC92761E07424BAE3BBD56778B73FE"/>
    <w:rsid w:val="0017028C"/>
  </w:style>
  <w:style w:type="paragraph" w:customStyle="1" w:styleId="07DC84C78AAB446BBA6421D6F424CD6A">
    <w:name w:val="07DC84C78AAB446BBA6421D6F424CD6A"/>
    <w:rsid w:val="0017028C"/>
  </w:style>
  <w:style w:type="paragraph" w:customStyle="1" w:styleId="603650F81C1A4DB6846D5E1CF6149B55">
    <w:name w:val="603650F81C1A4DB6846D5E1CF6149B55"/>
    <w:rsid w:val="0017028C"/>
  </w:style>
  <w:style w:type="paragraph" w:customStyle="1" w:styleId="5B3A7FBD062447D48A47A658238F1E14">
    <w:name w:val="5B3A7FBD062447D48A47A658238F1E14"/>
    <w:rsid w:val="0017028C"/>
  </w:style>
  <w:style w:type="paragraph" w:customStyle="1" w:styleId="A483BFA8F9AD41FB8BF8720C1FB9A78F">
    <w:name w:val="A483BFA8F9AD41FB8BF8720C1FB9A78F"/>
    <w:rsid w:val="0017028C"/>
  </w:style>
  <w:style w:type="paragraph" w:customStyle="1" w:styleId="F52FCFAFBAC14A89923F10503862D987">
    <w:name w:val="F52FCFAFBAC14A89923F10503862D987"/>
    <w:rsid w:val="0017028C"/>
  </w:style>
  <w:style w:type="paragraph" w:customStyle="1" w:styleId="73FA94F0CBA645E38AC82C8D750F0732">
    <w:name w:val="73FA94F0CBA645E38AC82C8D750F0732"/>
    <w:rsid w:val="0017028C"/>
  </w:style>
  <w:style w:type="paragraph" w:customStyle="1" w:styleId="F9F9B18373034562B08870C674D334EA">
    <w:name w:val="F9F9B18373034562B08870C674D334EA"/>
    <w:rsid w:val="0017028C"/>
  </w:style>
  <w:style w:type="paragraph" w:customStyle="1" w:styleId="88C71D025AD34D7A8C0A4ACA128C9A9C">
    <w:name w:val="88C71D025AD34D7A8C0A4ACA128C9A9C"/>
    <w:rsid w:val="0017028C"/>
  </w:style>
  <w:style w:type="paragraph" w:customStyle="1" w:styleId="303549AC10324F7EB6BB090FF12D83F2">
    <w:name w:val="303549AC10324F7EB6BB090FF12D83F2"/>
    <w:rsid w:val="0017028C"/>
  </w:style>
  <w:style w:type="paragraph" w:customStyle="1" w:styleId="CBDDD8EE24484ACEBF34167D9AB2D244">
    <w:name w:val="CBDDD8EE24484ACEBF34167D9AB2D244"/>
    <w:rsid w:val="0017028C"/>
  </w:style>
  <w:style w:type="paragraph" w:customStyle="1" w:styleId="FC4B2B8947E14AAF985C6B49A7FA923C">
    <w:name w:val="FC4B2B8947E14AAF985C6B49A7FA923C"/>
    <w:rsid w:val="0017028C"/>
  </w:style>
  <w:style w:type="paragraph" w:customStyle="1" w:styleId="208397CC3D1046A7A16D2D2DBDACECE7">
    <w:name w:val="208397CC3D1046A7A16D2D2DBDACECE7"/>
    <w:rsid w:val="00753B8F"/>
  </w:style>
  <w:style w:type="paragraph" w:customStyle="1" w:styleId="030C4547A73C405EAF26338DDECD5EF0">
    <w:name w:val="030C4547A73C405EAF26338DDECD5EF0"/>
    <w:rsid w:val="00753B8F"/>
  </w:style>
  <w:style w:type="paragraph" w:customStyle="1" w:styleId="481DBB5A8B5047A1AA24CCC1C33F4FA1">
    <w:name w:val="481DBB5A8B5047A1AA24CCC1C33F4FA1"/>
    <w:rsid w:val="00753B8F"/>
  </w:style>
  <w:style w:type="paragraph" w:customStyle="1" w:styleId="BB630088CCCC41109003CCE1992517F4">
    <w:name w:val="BB630088CCCC41109003CCE1992517F4"/>
    <w:rsid w:val="00B070FA"/>
  </w:style>
  <w:style w:type="paragraph" w:customStyle="1" w:styleId="251586EBAA6D474EAC27750B0664064E">
    <w:name w:val="251586EBAA6D474EAC27750B0664064E"/>
    <w:rsid w:val="007B24F3"/>
    <w:pPr>
      <w:spacing w:after="200" w:line="276" w:lineRule="auto"/>
    </w:pPr>
  </w:style>
  <w:style w:type="paragraph" w:customStyle="1" w:styleId="622EA9B08C2E4996977B6DFAB14EBA2B">
    <w:name w:val="622EA9B08C2E4996977B6DFAB14EBA2B"/>
    <w:rsid w:val="007B24F3"/>
    <w:pPr>
      <w:spacing w:after="200" w:line="276" w:lineRule="auto"/>
    </w:pPr>
  </w:style>
  <w:style w:type="paragraph" w:customStyle="1" w:styleId="2663075E7FD648A59780DAC1F90E7638">
    <w:name w:val="2663075E7FD648A59780DAC1F90E7638"/>
    <w:rsid w:val="007B24F3"/>
    <w:pPr>
      <w:spacing w:after="200" w:line="276" w:lineRule="auto"/>
    </w:pPr>
  </w:style>
  <w:style w:type="paragraph" w:customStyle="1" w:styleId="27EDCE6224754DDDB0CEE11EF3C61658">
    <w:name w:val="27EDCE6224754DDDB0CEE11EF3C61658"/>
    <w:rsid w:val="007B24F3"/>
    <w:pPr>
      <w:spacing w:after="200" w:line="276" w:lineRule="auto"/>
    </w:pPr>
  </w:style>
  <w:style w:type="paragraph" w:customStyle="1" w:styleId="48872F94C6174F3BAC99048F8A84F9E9">
    <w:name w:val="48872F94C6174F3BAC99048F8A84F9E9"/>
    <w:rsid w:val="007B24F3"/>
    <w:pPr>
      <w:spacing w:after="200" w:line="276" w:lineRule="auto"/>
    </w:pPr>
  </w:style>
  <w:style w:type="paragraph" w:customStyle="1" w:styleId="000810349200493090F3ECAF48A3D19F">
    <w:name w:val="000810349200493090F3ECAF48A3D19F"/>
    <w:rsid w:val="00E45512"/>
    <w:pPr>
      <w:spacing w:after="200" w:line="276" w:lineRule="auto"/>
    </w:pPr>
  </w:style>
  <w:style w:type="paragraph" w:customStyle="1" w:styleId="2F729D219DAC4B489F8694759D49C31B">
    <w:name w:val="2F729D219DAC4B489F8694759D49C31B"/>
    <w:rsid w:val="00E45512"/>
    <w:pPr>
      <w:spacing w:after="200" w:line="276" w:lineRule="auto"/>
    </w:pPr>
  </w:style>
  <w:style w:type="paragraph" w:customStyle="1" w:styleId="31B74E1FF7DD438C937547D71B8F1257">
    <w:name w:val="31B74E1FF7DD438C937547D71B8F1257"/>
    <w:rsid w:val="00E45512"/>
    <w:pPr>
      <w:spacing w:after="200" w:line="276" w:lineRule="auto"/>
    </w:pPr>
  </w:style>
  <w:style w:type="paragraph" w:customStyle="1" w:styleId="6466807697A243A3A1DDCBD4622F699C">
    <w:name w:val="6466807697A243A3A1DDCBD4622F699C"/>
    <w:rsid w:val="00E45512"/>
    <w:pPr>
      <w:spacing w:after="200" w:line="276" w:lineRule="auto"/>
    </w:pPr>
  </w:style>
  <w:style w:type="paragraph" w:customStyle="1" w:styleId="B214BC04B2644295A408BED11562A939">
    <w:name w:val="B214BC04B2644295A408BED11562A939"/>
    <w:rsid w:val="00E45512"/>
    <w:pPr>
      <w:spacing w:after="200" w:line="276" w:lineRule="auto"/>
    </w:pPr>
  </w:style>
  <w:style w:type="paragraph" w:customStyle="1" w:styleId="28522DFD79864671B7E06158C19BADE8">
    <w:name w:val="28522DFD79864671B7E06158C19BADE8"/>
    <w:rsid w:val="00E45512"/>
    <w:pPr>
      <w:spacing w:after="200" w:line="276" w:lineRule="auto"/>
    </w:pPr>
  </w:style>
  <w:style w:type="paragraph" w:customStyle="1" w:styleId="33B5126460DA4E9CAE4704C04B2ACFE9">
    <w:name w:val="33B5126460DA4E9CAE4704C04B2ACFE9"/>
    <w:rsid w:val="00E45512"/>
    <w:pPr>
      <w:spacing w:after="200" w:line="276" w:lineRule="auto"/>
    </w:pPr>
  </w:style>
  <w:style w:type="paragraph" w:customStyle="1" w:styleId="214BFD7B9E64478DA851700DB245B201">
    <w:name w:val="214BFD7B9E64478DA851700DB245B201"/>
    <w:rsid w:val="00E45512"/>
    <w:pPr>
      <w:spacing w:after="200" w:line="276" w:lineRule="auto"/>
    </w:pPr>
  </w:style>
  <w:style w:type="paragraph" w:customStyle="1" w:styleId="1CE4615B5B264613AE0369D7A7BAAD24">
    <w:name w:val="1CE4615B5B264613AE0369D7A7BAAD24"/>
    <w:rsid w:val="00E45512"/>
    <w:pPr>
      <w:spacing w:after="200" w:line="276" w:lineRule="auto"/>
    </w:pPr>
  </w:style>
  <w:style w:type="paragraph" w:customStyle="1" w:styleId="1CF36D4EA1954D52827371C418CEB2BC">
    <w:name w:val="1CF36D4EA1954D52827371C418CEB2BC"/>
    <w:rsid w:val="00E45512"/>
    <w:pPr>
      <w:spacing w:after="200" w:line="276" w:lineRule="auto"/>
    </w:pPr>
  </w:style>
  <w:style w:type="paragraph" w:customStyle="1" w:styleId="1F01F137446C4AF9B20729F7C52CE91B">
    <w:name w:val="1F01F137446C4AF9B20729F7C52CE91B"/>
    <w:rsid w:val="00E45512"/>
    <w:pPr>
      <w:spacing w:after="200" w:line="276" w:lineRule="auto"/>
    </w:pPr>
  </w:style>
  <w:style w:type="paragraph" w:customStyle="1" w:styleId="FDE13658D4074FD19A4E26B68EF2D11B">
    <w:name w:val="FDE13658D4074FD19A4E26B68EF2D11B"/>
    <w:rsid w:val="00E45512"/>
    <w:pPr>
      <w:spacing w:after="200" w:line="276" w:lineRule="auto"/>
    </w:pPr>
  </w:style>
  <w:style w:type="paragraph" w:customStyle="1" w:styleId="4CF5D412F20D424B94BF0011D1B28EB4">
    <w:name w:val="4CF5D412F20D424B94BF0011D1B28EB4"/>
    <w:rsid w:val="00E45512"/>
    <w:pPr>
      <w:spacing w:after="200" w:line="276" w:lineRule="auto"/>
    </w:pPr>
  </w:style>
  <w:style w:type="paragraph" w:customStyle="1" w:styleId="71503405E8F845938F991BE6FBA220E5">
    <w:name w:val="71503405E8F845938F991BE6FBA220E5"/>
    <w:rsid w:val="00E45512"/>
    <w:pPr>
      <w:spacing w:after="200" w:line="276" w:lineRule="auto"/>
    </w:pPr>
  </w:style>
  <w:style w:type="paragraph" w:customStyle="1" w:styleId="EE80E6B37C2548D9BE3C11D2A40EED0E">
    <w:name w:val="EE80E6B37C2548D9BE3C11D2A40EED0E"/>
    <w:rsid w:val="00E45512"/>
    <w:pPr>
      <w:spacing w:after="200" w:line="276" w:lineRule="auto"/>
    </w:pPr>
  </w:style>
  <w:style w:type="paragraph" w:customStyle="1" w:styleId="6024D7AA4BCF4B0684F76365E6545376">
    <w:name w:val="6024D7AA4BCF4B0684F76365E6545376"/>
    <w:rsid w:val="00C4726F"/>
    <w:pPr>
      <w:spacing w:after="200" w:line="276" w:lineRule="auto"/>
    </w:pPr>
  </w:style>
  <w:style w:type="paragraph" w:customStyle="1" w:styleId="B7F401E1E5264E41AA28D81575D8BD44">
    <w:name w:val="B7F401E1E5264E41AA28D81575D8BD44"/>
    <w:rsid w:val="00C4726F"/>
    <w:pPr>
      <w:spacing w:after="200" w:line="276" w:lineRule="auto"/>
    </w:pPr>
  </w:style>
  <w:style w:type="paragraph" w:customStyle="1" w:styleId="2AEFF8DA961343F1BD4F8FC29A7A189C">
    <w:name w:val="2AEFF8DA961343F1BD4F8FC29A7A189C"/>
    <w:rsid w:val="00311915"/>
    <w:pPr>
      <w:spacing w:after="200" w:line="276" w:lineRule="auto"/>
    </w:pPr>
  </w:style>
  <w:style w:type="paragraph" w:customStyle="1" w:styleId="DE9949A102FF40D0BE3FFAEED7D4C559">
    <w:name w:val="DE9949A102FF40D0BE3FFAEED7D4C559"/>
    <w:rsid w:val="00311915"/>
    <w:pPr>
      <w:spacing w:after="200" w:line="276" w:lineRule="auto"/>
    </w:pPr>
  </w:style>
  <w:style w:type="paragraph" w:customStyle="1" w:styleId="816E77F4AB6B49EEAC3C03A4501005F1">
    <w:name w:val="816E77F4AB6B49EEAC3C03A4501005F1"/>
    <w:rsid w:val="00311915"/>
    <w:pPr>
      <w:spacing w:after="200" w:line="276" w:lineRule="auto"/>
    </w:pPr>
  </w:style>
  <w:style w:type="paragraph" w:customStyle="1" w:styleId="2C9AA29E633C4EC4A0251DB84D716481">
    <w:name w:val="2C9AA29E633C4EC4A0251DB84D716481"/>
    <w:pPr>
      <w:spacing w:after="200" w:line="276" w:lineRule="auto"/>
    </w:pPr>
  </w:style>
  <w:style w:type="paragraph" w:customStyle="1" w:styleId="7842754ECA66445AA25AC284A8A5EB86">
    <w:name w:val="7842754ECA66445AA25AC284A8A5EB86"/>
    <w:pPr>
      <w:spacing w:after="200" w:line="276" w:lineRule="auto"/>
    </w:pPr>
  </w:style>
  <w:style w:type="paragraph" w:customStyle="1" w:styleId="9BED4928BB6A410DAC04498B755E6134">
    <w:name w:val="9BED4928BB6A410DAC04498B755E6134"/>
    <w:pPr>
      <w:spacing w:after="200" w:line="276" w:lineRule="auto"/>
    </w:pPr>
  </w:style>
  <w:style w:type="paragraph" w:customStyle="1" w:styleId="0D7A6B8E84764AC582A6FC78243599DD">
    <w:name w:val="0D7A6B8E84764AC582A6FC78243599DD"/>
    <w:pPr>
      <w:spacing w:after="200" w:line="276" w:lineRule="auto"/>
    </w:pPr>
  </w:style>
  <w:style w:type="paragraph" w:customStyle="1" w:styleId="59F75FBA4D41420AAF6D212736B8AFEA">
    <w:name w:val="59F75FBA4D41420AAF6D212736B8AFEA"/>
    <w:pPr>
      <w:spacing w:after="200" w:line="276" w:lineRule="auto"/>
    </w:pPr>
  </w:style>
  <w:style w:type="paragraph" w:customStyle="1" w:styleId="7C84B29AAAA04D3FA9B2A86321879AEA">
    <w:name w:val="7C84B29AAAA04D3FA9B2A86321879AEA"/>
    <w:rsid w:val="006D7DBD"/>
    <w:pPr>
      <w:spacing w:after="200" w:line="276" w:lineRule="auto"/>
    </w:pPr>
  </w:style>
  <w:style w:type="paragraph" w:customStyle="1" w:styleId="906C3F33887A4A1E82B5D9C70735FF00">
    <w:name w:val="906C3F33887A4A1E82B5D9C70735FF00"/>
    <w:rsid w:val="006D7DBD"/>
    <w:pPr>
      <w:spacing w:after="200" w:line="276" w:lineRule="auto"/>
    </w:pPr>
  </w:style>
  <w:style w:type="paragraph" w:customStyle="1" w:styleId="F621C3C9BD474F5E8A2A5778447D22EF">
    <w:name w:val="F621C3C9BD474F5E8A2A5778447D22EF"/>
    <w:rsid w:val="006D7DBD"/>
    <w:pPr>
      <w:spacing w:after="200" w:line="276" w:lineRule="auto"/>
    </w:pPr>
  </w:style>
  <w:style w:type="paragraph" w:customStyle="1" w:styleId="35B5D06C19E842F1B80157D459C4D37F">
    <w:name w:val="35B5D06C19E842F1B80157D459C4D37F"/>
    <w:rsid w:val="006D7DBD"/>
    <w:pPr>
      <w:spacing w:after="200" w:line="276" w:lineRule="auto"/>
    </w:pPr>
  </w:style>
  <w:style w:type="paragraph" w:customStyle="1" w:styleId="A56404BFDB554D949B8BEDF25DF9216C">
    <w:name w:val="A56404BFDB554D949B8BEDF25DF9216C"/>
    <w:rsid w:val="006D7DBD"/>
    <w:pPr>
      <w:spacing w:after="200" w:line="276" w:lineRule="auto"/>
    </w:pPr>
  </w:style>
  <w:style w:type="paragraph" w:customStyle="1" w:styleId="D6D2E8E9D6E243F694555BCE8C79261E">
    <w:name w:val="D6D2E8E9D6E243F694555BCE8C79261E"/>
    <w:rsid w:val="006D7DBD"/>
    <w:pPr>
      <w:spacing w:after="200" w:line="276" w:lineRule="auto"/>
    </w:pPr>
  </w:style>
  <w:style w:type="paragraph" w:customStyle="1" w:styleId="A0E2658CFB914A8DBBB629B9D13E49B2">
    <w:name w:val="A0E2658CFB914A8DBBB629B9D13E49B2"/>
    <w:rsid w:val="006D7DBD"/>
    <w:pPr>
      <w:spacing w:after="200" w:line="276" w:lineRule="auto"/>
    </w:pPr>
  </w:style>
  <w:style w:type="paragraph" w:customStyle="1" w:styleId="4B4F8B2CBF714E3F8ED3E10FCFA34499">
    <w:name w:val="4B4F8B2CBF714E3F8ED3E10FCFA34499"/>
    <w:rsid w:val="006D7DBD"/>
    <w:pPr>
      <w:spacing w:after="200" w:line="276" w:lineRule="auto"/>
    </w:pPr>
  </w:style>
  <w:style w:type="paragraph" w:customStyle="1" w:styleId="7844F217A5774CE7A600370CAB70A2E6">
    <w:name w:val="7844F217A5774CE7A600370CAB70A2E6"/>
    <w:rsid w:val="006D7DBD"/>
    <w:pPr>
      <w:spacing w:after="200" w:line="276" w:lineRule="auto"/>
    </w:pPr>
  </w:style>
  <w:style w:type="paragraph" w:customStyle="1" w:styleId="6831D236F0C145CE801F772655BE5958">
    <w:name w:val="6831D236F0C145CE801F772655BE5958"/>
    <w:rsid w:val="006D7DBD"/>
    <w:pPr>
      <w:spacing w:after="200" w:line="276" w:lineRule="auto"/>
    </w:pPr>
  </w:style>
  <w:style w:type="paragraph" w:customStyle="1" w:styleId="F811E313872449BDA048D5B9A5A8E0F9">
    <w:name w:val="F811E313872449BDA048D5B9A5A8E0F9"/>
    <w:rsid w:val="0013015A"/>
    <w:pPr>
      <w:spacing w:after="200" w:line="276" w:lineRule="auto"/>
    </w:pPr>
  </w:style>
  <w:style w:type="paragraph" w:customStyle="1" w:styleId="2238E4506B294C21BC930C15E2515C36">
    <w:name w:val="2238E4506B294C21BC930C15E2515C36"/>
    <w:rsid w:val="0013015A"/>
    <w:pPr>
      <w:spacing w:after="200" w:line="276" w:lineRule="auto"/>
    </w:pPr>
  </w:style>
  <w:style w:type="paragraph" w:customStyle="1" w:styleId="BA7C6AD777504A03A33DC34E6A3BFDEF">
    <w:name w:val="BA7C6AD777504A03A33DC34E6A3BFDEF"/>
    <w:rsid w:val="0013015A"/>
    <w:pPr>
      <w:spacing w:after="200" w:line="276" w:lineRule="auto"/>
    </w:pPr>
  </w:style>
  <w:style w:type="paragraph" w:customStyle="1" w:styleId="9D6D884893C14D97892D2CB1DA2BA693">
    <w:name w:val="9D6D884893C14D97892D2CB1DA2BA693"/>
    <w:rsid w:val="0013015A"/>
    <w:pPr>
      <w:spacing w:after="200" w:line="276" w:lineRule="auto"/>
    </w:pPr>
  </w:style>
  <w:style w:type="paragraph" w:customStyle="1" w:styleId="980CED36B1BC4EC1A793A0840840A145">
    <w:name w:val="980CED36B1BC4EC1A793A0840840A145"/>
    <w:rsid w:val="0013015A"/>
    <w:pPr>
      <w:spacing w:after="200" w:line="276" w:lineRule="auto"/>
    </w:pPr>
  </w:style>
  <w:style w:type="paragraph" w:customStyle="1" w:styleId="E4648D76A2A54DD78AA17F53F15438D8">
    <w:name w:val="E4648D76A2A54DD78AA17F53F15438D8"/>
    <w:rsid w:val="0013015A"/>
    <w:pPr>
      <w:spacing w:after="200" w:line="276" w:lineRule="auto"/>
    </w:pPr>
  </w:style>
  <w:style w:type="paragraph" w:customStyle="1" w:styleId="38DBE11E43BF48C5B65EC95CB06B3321">
    <w:name w:val="38DBE11E43BF48C5B65EC95CB06B3321"/>
    <w:rsid w:val="0013015A"/>
    <w:pPr>
      <w:spacing w:after="200" w:line="276" w:lineRule="auto"/>
    </w:pPr>
  </w:style>
  <w:style w:type="paragraph" w:customStyle="1" w:styleId="87AC5F3A821D47C1B4C61D7EF0B5F5F8">
    <w:name w:val="87AC5F3A821D47C1B4C61D7EF0B5F5F8"/>
    <w:rsid w:val="0013015A"/>
    <w:pPr>
      <w:spacing w:after="200" w:line="276" w:lineRule="auto"/>
    </w:pPr>
  </w:style>
  <w:style w:type="paragraph" w:customStyle="1" w:styleId="D17BDE7192E54FB8A2558E5E0C768114">
    <w:name w:val="D17BDE7192E54FB8A2558E5E0C768114"/>
    <w:rsid w:val="00F249BC"/>
    <w:pPr>
      <w:spacing w:after="200" w:line="276" w:lineRule="auto"/>
    </w:pPr>
  </w:style>
  <w:style w:type="paragraph" w:customStyle="1" w:styleId="4A5E27F631B04F10BAF761F5BA5D9EA4">
    <w:name w:val="4A5E27F631B04F10BAF761F5BA5D9EA4"/>
    <w:rsid w:val="00F249BC"/>
    <w:pPr>
      <w:spacing w:after="200" w:line="276" w:lineRule="auto"/>
    </w:pPr>
  </w:style>
  <w:style w:type="paragraph" w:customStyle="1" w:styleId="2502DF3203BE401D90C730ECCA4F3C53">
    <w:name w:val="2502DF3203BE401D90C730ECCA4F3C53"/>
    <w:rsid w:val="00F249BC"/>
    <w:pPr>
      <w:spacing w:after="200" w:line="276" w:lineRule="auto"/>
    </w:pPr>
  </w:style>
  <w:style w:type="paragraph" w:customStyle="1" w:styleId="0F53ECFD45434C5BB3ED80D607DF42DF">
    <w:name w:val="0F53ECFD45434C5BB3ED80D607DF42DF"/>
    <w:rsid w:val="00F249BC"/>
    <w:pPr>
      <w:spacing w:after="200" w:line="276" w:lineRule="auto"/>
    </w:pPr>
  </w:style>
  <w:style w:type="paragraph" w:customStyle="1" w:styleId="11A94ADF461E425C90A72E50444ACA90">
    <w:name w:val="11A94ADF461E425C90A72E50444ACA90"/>
    <w:rsid w:val="00F249BC"/>
    <w:pPr>
      <w:spacing w:after="200" w:line="276" w:lineRule="auto"/>
    </w:pPr>
  </w:style>
  <w:style w:type="paragraph" w:customStyle="1" w:styleId="0207F869A0BE47FD8209629F988A5B00">
    <w:name w:val="0207F869A0BE47FD8209629F988A5B00"/>
    <w:rsid w:val="00F249BC"/>
    <w:pPr>
      <w:spacing w:after="200" w:line="276" w:lineRule="auto"/>
    </w:pPr>
  </w:style>
  <w:style w:type="paragraph" w:customStyle="1" w:styleId="4F9188760E35400A9C696DC92AA5B3E7">
    <w:name w:val="4F9188760E35400A9C696DC92AA5B3E7"/>
    <w:rsid w:val="00F249BC"/>
    <w:pPr>
      <w:spacing w:after="200" w:line="276" w:lineRule="auto"/>
    </w:pPr>
  </w:style>
  <w:style w:type="paragraph" w:customStyle="1" w:styleId="C2773A6720E04373B6B1C2E8D83B6799">
    <w:name w:val="C2773A6720E04373B6B1C2E8D83B6799"/>
    <w:rsid w:val="00F249BC"/>
    <w:pPr>
      <w:spacing w:after="200" w:line="276" w:lineRule="auto"/>
    </w:pPr>
  </w:style>
  <w:style w:type="paragraph" w:customStyle="1" w:styleId="254AB8F0EBD847B887C2FDEAEA046668">
    <w:name w:val="254AB8F0EBD847B887C2FDEAEA046668"/>
    <w:rsid w:val="00F249BC"/>
    <w:pPr>
      <w:spacing w:after="200" w:line="276" w:lineRule="auto"/>
    </w:pPr>
  </w:style>
  <w:style w:type="paragraph" w:customStyle="1" w:styleId="A9CE0264E89047E8B4D5CF12B60FAF6B">
    <w:name w:val="A9CE0264E89047E8B4D5CF12B60FAF6B"/>
    <w:rsid w:val="00F249BC"/>
    <w:pPr>
      <w:spacing w:after="200" w:line="276" w:lineRule="auto"/>
    </w:pPr>
  </w:style>
  <w:style w:type="paragraph" w:customStyle="1" w:styleId="E6C096B7C3B84577BF94845BE094689E">
    <w:name w:val="E6C096B7C3B84577BF94845BE094689E"/>
    <w:rsid w:val="00F249BC"/>
    <w:pPr>
      <w:spacing w:after="200" w:line="276" w:lineRule="auto"/>
    </w:pPr>
  </w:style>
  <w:style w:type="paragraph" w:customStyle="1" w:styleId="DC804D9DC1554707B9A09B9B7B589A22">
    <w:name w:val="DC804D9DC1554707B9A09B9B7B589A22"/>
    <w:rsid w:val="00F249BC"/>
    <w:pPr>
      <w:spacing w:after="200" w:line="276" w:lineRule="auto"/>
    </w:pPr>
  </w:style>
  <w:style w:type="paragraph" w:customStyle="1" w:styleId="C1D55F88C95F49C58CCE5ED9794AF369">
    <w:name w:val="C1D55F88C95F49C58CCE5ED9794AF369"/>
    <w:rsid w:val="00F249BC"/>
    <w:pPr>
      <w:spacing w:after="200" w:line="276" w:lineRule="auto"/>
    </w:pPr>
  </w:style>
  <w:style w:type="paragraph" w:customStyle="1" w:styleId="665EC69D3E1D4276BB9F26FC32144A13">
    <w:name w:val="665EC69D3E1D4276BB9F26FC32144A13"/>
    <w:rsid w:val="00F249BC"/>
    <w:pPr>
      <w:spacing w:after="200" w:line="276" w:lineRule="auto"/>
    </w:pPr>
  </w:style>
  <w:style w:type="paragraph" w:customStyle="1" w:styleId="D93F20F6B60E46CF8341CED4445259D6">
    <w:name w:val="D93F20F6B60E46CF8341CED4445259D6"/>
    <w:rsid w:val="00F249BC"/>
    <w:pPr>
      <w:spacing w:after="200" w:line="276" w:lineRule="auto"/>
    </w:pPr>
  </w:style>
  <w:style w:type="paragraph" w:customStyle="1" w:styleId="AE9B498B071241A4998B663393FC9246">
    <w:name w:val="AE9B498B071241A4998B663393FC9246"/>
    <w:rsid w:val="00F249BC"/>
    <w:pPr>
      <w:spacing w:after="200" w:line="276" w:lineRule="auto"/>
    </w:pPr>
  </w:style>
  <w:style w:type="paragraph" w:customStyle="1" w:styleId="AAD52A6F4793453E89EC78BEF9B76E59">
    <w:name w:val="AAD52A6F4793453E89EC78BEF9B76E59"/>
    <w:rsid w:val="00F249BC"/>
    <w:pPr>
      <w:spacing w:after="200" w:line="276" w:lineRule="auto"/>
    </w:pPr>
  </w:style>
  <w:style w:type="paragraph" w:customStyle="1" w:styleId="A70DE5A722DF4E0687B5EA4E5D96B356">
    <w:name w:val="A70DE5A722DF4E0687B5EA4E5D96B356"/>
    <w:rsid w:val="00F249BC"/>
    <w:pPr>
      <w:spacing w:after="200" w:line="276" w:lineRule="auto"/>
    </w:pPr>
  </w:style>
  <w:style w:type="paragraph" w:customStyle="1" w:styleId="9A1F5C36971547BAAD99199F6799F63F">
    <w:name w:val="9A1F5C36971547BAAD99199F6799F63F"/>
    <w:rsid w:val="00F249BC"/>
    <w:pPr>
      <w:spacing w:after="200" w:line="276" w:lineRule="auto"/>
    </w:pPr>
  </w:style>
  <w:style w:type="paragraph" w:customStyle="1" w:styleId="D54A5665B6A3478EA18B5090F67F8A7C">
    <w:name w:val="D54A5665B6A3478EA18B5090F67F8A7C"/>
    <w:rsid w:val="00F249BC"/>
    <w:pPr>
      <w:spacing w:after="200" w:line="276" w:lineRule="auto"/>
    </w:pPr>
  </w:style>
  <w:style w:type="paragraph" w:customStyle="1" w:styleId="C926C418E7174622A5FF76C458DB66D5">
    <w:name w:val="C926C418E7174622A5FF76C458DB66D5"/>
    <w:rsid w:val="00F249BC"/>
    <w:pPr>
      <w:spacing w:after="200" w:line="276" w:lineRule="auto"/>
    </w:pPr>
  </w:style>
  <w:style w:type="paragraph" w:customStyle="1" w:styleId="2A1835409F2946AAB3DF24ABDED745BF">
    <w:name w:val="2A1835409F2946AAB3DF24ABDED745BF"/>
    <w:rsid w:val="00F249BC"/>
    <w:pPr>
      <w:spacing w:after="200" w:line="276" w:lineRule="auto"/>
    </w:pPr>
  </w:style>
  <w:style w:type="paragraph" w:customStyle="1" w:styleId="0B8D47D4075F491FA33A8C55CC18BD07">
    <w:name w:val="0B8D47D4075F491FA33A8C55CC18BD07"/>
    <w:rsid w:val="00F249BC"/>
    <w:pPr>
      <w:spacing w:after="200" w:line="276" w:lineRule="auto"/>
    </w:pPr>
  </w:style>
  <w:style w:type="paragraph" w:customStyle="1" w:styleId="0B519B6ECE9E4332AF86177918B090A8">
    <w:name w:val="0B519B6ECE9E4332AF86177918B090A8"/>
    <w:rsid w:val="00F249BC"/>
    <w:pPr>
      <w:spacing w:after="200" w:line="276" w:lineRule="auto"/>
    </w:pPr>
  </w:style>
  <w:style w:type="paragraph" w:customStyle="1" w:styleId="CC77B40BEA994D73920448FFD1A081E9">
    <w:name w:val="CC77B40BEA994D73920448FFD1A081E9"/>
    <w:rsid w:val="00F249BC"/>
    <w:pPr>
      <w:spacing w:after="200" w:line="276" w:lineRule="auto"/>
    </w:pPr>
  </w:style>
  <w:style w:type="paragraph" w:customStyle="1" w:styleId="FBDA9B01CBEE4508BFB9888966B3E5B9">
    <w:name w:val="FBDA9B01CBEE4508BFB9888966B3E5B9"/>
    <w:rsid w:val="00F249BC"/>
    <w:pPr>
      <w:spacing w:after="200" w:line="276" w:lineRule="auto"/>
    </w:pPr>
  </w:style>
  <w:style w:type="paragraph" w:customStyle="1" w:styleId="537532D99A4C40CA9BC579DB0CD1619F">
    <w:name w:val="537532D99A4C40CA9BC579DB0CD1619F"/>
    <w:rsid w:val="00F249BC"/>
    <w:pPr>
      <w:spacing w:after="200" w:line="276" w:lineRule="auto"/>
    </w:pPr>
  </w:style>
  <w:style w:type="paragraph" w:customStyle="1" w:styleId="B65695BBD312455D92BA7AA85C9116E2">
    <w:name w:val="B65695BBD312455D92BA7AA85C9116E2"/>
    <w:rsid w:val="001951C3"/>
    <w:pPr>
      <w:spacing w:after="200" w:line="276" w:lineRule="auto"/>
    </w:pPr>
  </w:style>
  <w:style w:type="paragraph" w:customStyle="1" w:styleId="FC0BFD5B54D6488C827D960587B67096">
    <w:name w:val="FC0BFD5B54D6488C827D960587B67096"/>
    <w:rsid w:val="001951C3"/>
    <w:pPr>
      <w:spacing w:after="200" w:line="276" w:lineRule="auto"/>
    </w:pPr>
  </w:style>
  <w:style w:type="paragraph" w:customStyle="1" w:styleId="D9195EF504A74536A85BEF590082BAAF">
    <w:name w:val="D9195EF504A74536A85BEF590082BAAF"/>
    <w:rsid w:val="001951C3"/>
    <w:pPr>
      <w:spacing w:after="200" w:line="276" w:lineRule="auto"/>
    </w:pPr>
  </w:style>
  <w:style w:type="paragraph" w:customStyle="1" w:styleId="6D7FE3D0337A4705A504770B12EDA067">
    <w:name w:val="6D7FE3D0337A4705A504770B12EDA067"/>
    <w:rsid w:val="001951C3"/>
    <w:pPr>
      <w:spacing w:after="200" w:line="276" w:lineRule="auto"/>
    </w:pPr>
  </w:style>
  <w:style w:type="paragraph" w:customStyle="1" w:styleId="09B20A4C72AE469A86A740B5DA22C0FA">
    <w:name w:val="09B20A4C72AE469A86A740B5DA22C0FA"/>
    <w:rsid w:val="001951C3"/>
    <w:pPr>
      <w:spacing w:after="200" w:line="276" w:lineRule="auto"/>
    </w:pPr>
  </w:style>
  <w:style w:type="paragraph" w:customStyle="1" w:styleId="697D2A78CB9F4BADA5A6CD353E9AD0DA">
    <w:name w:val="697D2A78CB9F4BADA5A6CD353E9AD0DA"/>
    <w:rsid w:val="001951C3"/>
    <w:pPr>
      <w:spacing w:after="200" w:line="276" w:lineRule="auto"/>
    </w:pPr>
  </w:style>
  <w:style w:type="paragraph" w:customStyle="1" w:styleId="07BD780CFB544F21B1FABB453C915517">
    <w:name w:val="07BD780CFB544F21B1FABB453C915517"/>
    <w:rsid w:val="001951C3"/>
    <w:pPr>
      <w:spacing w:after="200" w:line="276" w:lineRule="auto"/>
    </w:pPr>
  </w:style>
  <w:style w:type="paragraph" w:customStyle="1" w:styleId="E43F865271EB48E084CB4BC731D2D5E8">
    <w:name w:val="E43F865271EB48E084CB4BC731D2D5E8"/>
    <w:rsid w:val="001951C3"/>
    <w:pPr>
      <w:spacing w:after="200" w:line="276" w:lineRule="auto"/>
    </w:pPr>
  </w:style>
  <w:style w:type="paragraph" w:customStyle="1" w:styleId="A7EB6999AB0E4E2BB7EDC87C92434252">
    <w:name w:val="A7EB6999AB0E4E2BB7EDC87C92434252"/>
    <w:rsid w:val="001951C3"/>
    <w:pPr>
      <w:spacing w:after="200" w:line="276" w:lineRule="auto"/>
    </w:pPr>
  </w:style>
  <w:style w:type="paragraph" w:customStyle="1" w:styleId="66130F21BB5B4DD38601BFA64D1ED0FD">
    <w:name w:val="66130F21BB5B4DD38601BFA64D1ED0FD"/>
    <w:rsid w:val="00CC5E20"/>
    <w:pPr>
      <w:spacing w:after="200" w:line="276" w:lineRule="auto"/>
    </w:pPr>
  </w:style>
  <w:style w:type="paragraph" w:customStyle="1" w:styleId="2BAE25CC7CF14064BB3E498C0B012191">
    <w:name w:val="2BAE25CC7CF14064BB3E498C0B012191"/>
    <w:rsid w:val="00CC5E20"/>
    <w:pPr>
      <w:spacing w:after="200" w:line="276" w:lineRule="auto"/>
    </w:pPr>
  </w:style>
  <w:style w:type="paragraph" w:customStyle="1" w:styleId="13712CF836304F77A798948B44A6D539">
    <w:name w:val="13712CF836304F77A798948B44A6D539"/>
    <w:rsid w:val="00CC5E20"/>
    <w:pPr>
      <w:spacing w:after="200" w:line="276" w:lineRule="auto"/>
    </w:pPr>
  </w:style>
  <w:style w:type="paragraph" w:customStyle="1" w:styleId="889658A99A0746D7A8B24970724B412A">
    <w:name w:val="889658A99A0746D7A8B24970724B412A"/>
    <w:rsid w:val="00CC5E20"/>
    <w:pPr>
      <w:spacing w:after="200" w:line="276" w:lineRule="auto"/>
    </w:pPr>
  </w:style>
  <w:style w:type="paragraph" w:customStyle="1" w:styleId="D4EF62C63F9F4081818942EC35A2C3C7">
    <w:name w:val="D4EF62C63F9F4081818942EC35A2C3C7"/>
    <w:rsid w:val="00CC5E20"/>
    <w:pPr>
      <w:spacing w:after="200" w:line="276" w:lineRule="auto"/>
    </w:pPr>
  </w:style>
  <w:style w:type="paragraph" w:customStyle="1" w:styleId="EF551ADF3BD94C2E97BFE82EE146FFAA">
    <w:name w:val="EF551ADF3BD94C2E97BFE82EE146FFAA"/>
    <w:rsid w:val="00CC5E20"/>
    <w:pPr>
      <w:spacing w:after="200" w:line="276" w:lineRule="auto"/>
    </w:pPr>
  </w:style>
  <w:style w:type="paragraph" w:customStyle="1" w:styleId="7ED07EE6868047C3A6D0C1F564B05ECB">
    <w:name w:val="7ED07EE6868047C3A6D0C1F564B05ECB"/>
    <w:rsid w:val="00CC5E20"/>
    <w:pPr>
      <w:spacing w:after="200" w:line="276" w:lineRule="auto"/>
    </w:pPr>
  </w:style>
  <w:style w:type="paragraph" w:customStyle="1" w:styleId="148003C1777C4CD190ECDDE74972E9EC">
    <w:name w:val="148003C1777C4CD190ECDDE74972E9EC"/>
    <w:rsid w:val="00CC5E20"/>
    <w:pPr>
      <w:spacing w:after="200" w:line="276" w:lineRule="auto"/>
    </w:pPr>
  </w:style>
  <w:style w:type="paragraph" w:customStyle="1" w:styleId="440061196B184A07B7A312BE8A607142">
    <w:name w:val="440061196B184A07B7A312BE8A607142"/>
    <w:rsid w:val="00CC5E20"/>
    <w:pPr>
      <w:spacing w:after="200" w:line="276" w:lineRule="auto"/>
    </w:pPr>
  </w:style>
  <w:style w:type="paragraph" w:customStyle="1" w:styleId="FCE929FA3EBC46B88A389FB9769A1558">
    <w:name w:val="FCE929FA3EBC46B88A389FB9769A1558"/>
    <w:rsid w:val="00A122D9"/>
    <w:pPr>
      <w:spacing w:after="200" w:line="276" w:lineRule="auto"/>
    </w:pPr>
  </w:style>
  <w:style w:type="paragraph" w:customStyle="1" w:styleId="57980F22196F4C6EB4EA6D69F0F4A2CC">
    <w:name w:val="57980F22196F4C6EB4EA6D69F0F4A2CC"/>
    <w:rsid w:val="00A122D9"/>
    <w:pPr>
      <w:spacing w:after="200" w:line="276" w:lineRule="auto"/>
    </w:pPr>
  </w:style>
  <w:style w:type="paragraph" w:customStyle="1" w:styleId="30E5BCB1996947A8A94ED8BD39C49F13">
    <w:name w:val="30E5BCB1996947A8A94ED8BD39C49F13"/>
    <w:rsid w:val="00A122D9"/>
    <w:pPr>
      <w:spacing w:after="200" w:line="276" w:lineRule="auto"/>
    </w:pPr>
  </w:style>
  <w:style w:type="paragraph" w:customStyle="1" w:styleId="0C3F6444D8E04097BBA5FEC5FAE378BB">
    <w:name w:val="0C3F6444D8E04097BBA5FEC5FAE378BB"/>
    <w:rsid w:val="00A122D9"/>
    <w:pPr>
      <w:spacing w:after="200" w:line="276" w:lineRule="auto"/>
    </w:pPr>
  </w:style>
  <w:style w:type="paragraph" w:customStyle="1" w:styleId="6254976D4E8A4674ABF1E4DD43535CA0">
    <w:name w:val="6254976D4E8A4674ABF1E4DD43535CA0"/>
    <w:rsid w:val="00A122D9"/>
    <w:pPr>
      <w:spacing w:after="200" w:line="276" w:lineRule="auto"/>
    </w:pPr>
  </w:style>
  <w:style w:type="paragraph" w:customStyle="1" w:styleId="146EA4C382A34AE39C4E3BA5CF2DEB65">
    <w:name w:val="146EA4C382A34AE39C4E3BA5CF2DEB65"/>
    <w:rsid w:val="00A122D9"/>
    <w:pPr>
      <w:spacing w:after="200" w:line="276" w:lineRule="auto"/>
    </w:pPr>
  </w:style>
  <w:style w:type="paragraph" w:customStyle="1" w:styleId="4BFBA2D75AD34CC3BDA8FD65C76CBAB9">
    <w:name w:val="4BFBA2D75AD34CC3BDA8FD65C76CBAB9"/>
    <w:rsid w:val="00A122D9"/>
    <w:pPr>
      <w:spacing w:after="200" w:line="276"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050B051B42A4C43B14E7FD3D9FE0D91">
    <w:name w:val="F050B051B42A4C43B14E7FD3D9FE0D91"/>
    <w:rsid w:val="00385091"/>
  </w:style>
  <w:style w:type="paragraph" w:customStyle="1" w:styleId="623AC43F75164018AA7726BB7BCBA6C3">
    <w:name w:val="623AC43F75164018AA7726BB7BCBA6C3"/>
    <w:rsid w:val="00385091"/>
  </w:style>
  <w:style w:type="paragraph" w:customStyle="1" w:styleId="F5D882C99E0349E2B404B82EABBC8ED1">
    <w:name w:val="F5D882C99E0349E2B404B82EABBC8ED1"/>
    <w:rsid w:val="00385091"/>
  </w:style>
  <w:style w:type="paragraph" w:customStyle="1" w:styleId="EA49EC81E71C4801970227D385938365">
    <w:name w:val="EA49EC81E71C4801970227D385938365"/>
    <w:rsid w:val="00385091"/>
  </w:style>
  <w:style w:type="paragraph" w:customStyle="1" w:styleId="1B5CCBB3C02D4C1BA9EAC8D840F6D6E0">
    <w:name w:val="1B5CCBB3C02D4C1BA9EAC8D840F6D6E0"/>
    <w:rsid w:val="00385091"/>
  </w:style>
  <w:style w:type="paragraph" w:customStyle="1" w:styleId="EC7F6907AA7E468281B7049C1B94E930">
    <w:name w:val="EC7F6907AA7E468281B7049C1B94E930"/>
    <w:rsid w:val="00385091"/>
  </w:style>
  <w:style w:type="paragraph" w:customStyle="1" w:styleId="B897A71C4798464FBED47D728A7244E5">
    <w:name w:val="B897A71C4798464FBED47D728A7244E5"/>
    <w:rsid w:val="00385091"/>
  </w:style>
  <w:style w:type="paragraph" w:customStyle="1" w:styleId="E8DEAC3106804293A9EA144E8A9B9548">
    <w:name w:val="E8DEAC3106804293A9EA144E8A9B9548"/>
    <w:rsid w:val="00385091"/>
  </w:style>
  <w:style w:type="paragraph" w:customStyle="1" w:styleId="BEFBEA0576AF4428B1CAB852DC4DEF13">
    <w:name w:val="BEFBEA0576AF4428B1CAB852DC4DEF13"/>
    <w:rsid w:val="00385091"/>
  </w:style>
  <w:style w:type="paragraph" w:customStyle="1" w:styleId="9426F28D9FDE4EDD9CEB566464B5A8D6">
    <w:name w:val="9426F28D9FDE4EDD9CEB566464B5A8D6"/>
    <w:rsid w:val="00385091"/>
  </w:style>
  <w:style w:type="paragraph" w:customStyle="1" w:styleId="117E67D693B7482688A70FC1A931310F">
    <w:name w:val="117E67D693B7482688A70FC1A931310F"/>
    <w:rsid w:val="00385091"/>
  </w:style>
  <w:style w:type="paragraph" w:customStyle="1" w:styleId="A9220256441946C1848EB5BB1D9C8EBE">
    <w:name w:val="A9220256441946C1848EB5BB1D9C8EBE"/>
    <w:rsid w:val="00385091"/>
  </w:style>
  <w:style w:type="character" w:styleId="Plassholdertekst">
    <w:name w:val="Placeholder Text"/>
    <w:basedOn w:val="Standardskriftforavsnitt"/>
    <w:uiPriority w:val="99"/>
    <w:semiHidden/>
    <w:rsid w:val="00A122D9"/>
  </w:style>
  <w:style w:type="paragraph" w:customStyle="1" w:styleId="9F546141D55247AC9B037993B89295C8">
    <w:name w:val="9F546141D55247AC9B037993B89295C8"/>
    <w:rsid w:val="00385091"/>
  </w:style>
  <w:style w:type="paragraph" w:customStyle="1" w:styleId="3F6CA37E54534D3E90F0F20106808153">
    <w:name w:val="3F6CA37E54534D3E90F0F20106808153"/>
    <w:rsid w:val="00385091"/>
  </w:style>
  <w:style w:type="paragraph" w:customStyle="1" w:styleId="FD3ACB83D3DA4B96ACAAC29E9F139495">
    <w:name w:val="FD3ACB83D3DA4B96ACAAC29E9F139495"/>
    <w:rsid w:val="00385091"/>
  </w:style>
  <w:style w:type="paragraph" w:customStyle="1" w:styleId="9ECB8A0C0052453BB92E25991A1811FD">
    <w:name w:val="9ECB8A0C0052453BB92E25991A1811FD"/>
    <w:rsid w:val="00385091"/>
  </w:style>
  <w:style w:type="paragraph" w:customStyle="1" w:styleId="38A26887704C4BDB9536F50F677C7F5E">
    <w:name w:val="38A26887704C4BDB9536F50F677C7F5E"/>
    <w:rsid w:val="00385091"/>
  </w:style>
  <w:style w:type="paragraph" w:customStyle="1" w:styleId="441EA6BDAB1243BBB485009FC9C9452F">
    <w:name w:val="441EA6BDAB1243BBB485009FC9C9452F"/>
    <w:rsid w:val="00385091"/>
  </w:style>
  <w:style w:type="paragraph" w:customStyle="1" w:styleId="E684BDB5CBDF447D91C8569766B61534">
    <w:name w:val="E684BDB5CBDF447D91C8569766B61534"/>
    <w:rsid w:val="00385091"/>
  </w:style>
  <w:style w:type="paragraph" w:customStyle="1" w:styleId="916597753F0B41529238DEC0D2ABBE5B">
    <w:name w:val="916597753F0B41529238DEC0D2ABBE5B"/>
    <w:rsid w:val="00385091"/>
  </w:style>
  <w:style w:type="paragraph" w:customStyle="1" w:styleId="364AFCEEE62E4D0E916B0B94FDF0DB93">
    <w:name w:val="364AFCEEE62E4D0E916B0B94FDF0DB93"/>
    <w:rsid w:val="00385091"/>
  </w:style>
  <w:style w:type="paragraph" w:customStyle="1" w:styleId="05B0C6BDA48445E7A3E7052A533FD872">
    <w:name w:val="05B0C6BDA48445E7A3E7052A533FD872"/>
    <w:rsid w:val="00385091"/>
  </w:style>
  <w:style w:type="paragraph" w:customStyle="1" w:styleId="EC1C671D3F954FC98A6E09380EE4A8AB">
    <w:name w:val="EC1C671D3F954FC98A6E09380EE4A8AB"/>
    <w:rsid w:val="00385091"/>
  </w:style>
  <w:style w:type="paragraph" w:customStyle="1" w:styleId="A2AE5FD3EC1846BD8EE32A7889DE5031">
    <w:name w:val="A2AE5FD3EC1846BD8EE32A7889DE5031"/>
    <w:rsid w:val="00385091"/>
  </w:style>
  <w:style w:type="paragraph" w:customStyle="1" w:styleId="BB52B5C70E06409FBBEE12329BBA2E04">
    <w:name w:val="BB52B5C70E06409FBBEE12329BBA2E04"/>
    <w:rsid w:val="00385091"/>
  </w:style>
  <w:style w:type="paragraph" w:customStyle="1" w:styleId="001AA6E12FBE4754A1618326F6D24E52">
    <w:name w:val="001AA6E12FBE4754A1618326F6D24E52"/>
    <w:rsid w:val="00385091"/>
  </w:style>
  <w:style w:type="paragraph" w:customStyle="1" w:styleId="C4FC040DB90244A59839E215E85CBC63">
    <w:name w:val="C4FC040DB90244A59839E215E85CBC63"/>
    <w:rsid w:val="00385091"/>
  </w:style>
  <w:style w:type="paragraph" w:customStyle="1" w:styleId="8C65336FE5BF4914A280334704688EF8">
    <w:name w:val="8C65336FE5BF4914A280334704688EF8"/>
    <w:rsid w:val="00385091"/>
  </w:style>
  <w:style w:type="paragraph" w:customStyle="1" w:styleId="75F80E5864404A57B278C5B4B7340A48">
    <w:name w:val="75F80E5864404A57B278C5B4B7340A48"/>
    <w:rsid w:val="00385091"/>
  </w:style>
  <w:style w:type="paragraph" w:customStyle="1" w:styleId="09A9FE9DB898420F8C3114E83F5466DC">
    <w:name w:val="09A9FE9DB898420F8C3114E83F5466DC"/>
    <w:rsid w:val="00385091"/>
  </w:style>
  <w:style w:type="paragraph" w:customStyle="1" w:styleId="ACB887F0612341B4876705D6BBFF94B8">
    <w:name w:val="ACB887F0612341B4876705D6BBFF94B8"/>
    <w:rsid w:val="00385091"/>
  </w:style>
  <w:style w:type="paragraph" w:customStyle="1" w:styleId="65CDBBE624BA42F4BCA4BBDBDD3D8F19">
    <w:name w:val="65CDBBE624BA42F4BCA4BBDBDD3D8F19"/>
    <w:rsid w:val="00385091"/>
  </w:style>
  <w:style w:type="paragraph" w:customStyle="1" w:styleId="A3B2854EDB254D6F9D1AD97E5754D2C3">
    <w:name w:val="A3B2854EDB254D6F9D1AD97E5754D2C3"/>
    <w:rsid w:val="00385091"/>
  </w:style>
  <w:style w:type="paragraph" w:customStyle="1" w:styleId="F4835D526A5244D3830070BC20411330">
    <w:name w:val="F4835D526A5244D3830070BC20411330"/>
    <w:rsid w:val="00385091"/>
  </w:style>
  <w:style w:type="paragraph" w:customStyle="1" w:styleId="FDA9B4AEC4D04EB6BB367519AD024C17">
    <w:name w:val="FDA9B4AEC4D04EB6BB367519AD024C17"/>
    <w:rsid w:val="00385091"/>
  </w:style>
  <w:style w:type="paragraph" w:customStyle="1" w:styleId="13DA71CD109648BEB9ED062178F114FB">
    <w:name w:val="13DA71CD109648BEB9ED062178F114FB"/>
    <w:rsid w:val="00385091"/>
  </w:style>
  <w:style w:type="paragraph" w:customStyle="1" w:styleId="1A6A64AC3A2E442FB1AF3DB60A056F2B">
    <w:name w:val="1A6A64AC3A2E442FB1AF3DB60A056F2B"/>
    <w:rsid w:val="00385091"/>
  </w:style>
  <w:style w:type="paragraph" w:customStyle="1" w:styleId="74A880FF906347C3ACEE0FEF34A4D8F3">
    <w:name w:val="74A880FF906347C3ACEE0FEF34A4D8F3"/>
    <w:rsid w:val="00385091"/>
  </w:style>
  <w:style w:type="paragraph" w:customStyle="1" w:styleId="3D09E4F835E84560834267F1A353237E">
    <w:name w:val="3D09E4F835E84560834267F1A353237E"/>
    <w:rsid w:val="00385091"/>
  </w:style>
  <w:style w:type="paragraph" w:customStyle="1" w:styleId="28429D19A83F41A4A1E4825903A3D442">
    <w:name w:val="28429D19A83F41A4A1E4825903A3D442"/>
    <w:rsid w:val="00385091"/>
  </w:style>
  <w:style w:type="paragraph" w:customStyle="1" w:styleId="9BBB1575ABBA4884919B65D0DF1BA03C">
    <w:name w:val="9BBB1575ABBA4884919B65D0DF1BA03C"/>
    <w:rsid w:val="00385091"/>
  </w:style>
  <w:style w:type="paragraph" w:customStyle="1" w:styleId="BF7B7DDC852B4AA189BF6F6CE323A7F5">
    <w:name w:val="BF7B7DDC852B4AA189BF6F6CE323A7F5"/>
    <w:rsid w:val="00385091"/>
  </w:style>
  <w:style w:type="paragraph" w:customStyle="1" w:styleId="291A946DB0E14F54B9F216771CCF13BD">
    <w:name w:val="291A946DB0E14F54B9F216771CCF13BD"/>
    <w:rsid w:val="00385091"/>
  </w:style>
  <w:style w:type="paragraph" w:customStyle="1" w:styleId="5B1CD4B63BD449FA8DC36E7E51DA5044">
    <w:name w:val="5B1CD4B63BD449FA8DC36E7E51DA5044"/>
    <w:rsid w:val="00385091"/>
  </w:style>
  <w:style w:type="paragraph" w:customStyle="1" w:styleId="43F740B2D45546569BCEE98F2B22E872">
    <w:name w:val="43F740B2D45546569BCEE98F2B22E872"/>
    <w:rsid w:val="00385091"/>
  </w:style>
  <w:style w:type="paragraph" w:customStyle="1" w:styleId="D3DCA5D613AD4B2292A1942915402F93">
    <w:name w:val="D3DCA5D613AD4B2292A1942915402F93"/>
    <w:rsid w:val="00385091"/>
  </w:style>
  <w:style w:type="paragraph" w:customStyle="1" w:styleId="0B2DCE9C97B14334B03F0EEB369A4268">
    <w:name w:val="0B2DCE9C97B14334B03F0EEB369A4268"/>
    <w:rsid w:val="00385091"/>
  </w:style>
  <w:style w:type="paragraph" w:customStyle="1" w:styleId="9784F94E115C41F0BA98A531681D38F1">
    <w:name w:val="9784F94E115C41F0BA98A531681D38F1"/>
    <w:rsid w:val="00385091"/>
  </w:style>
  <w:style w:type="paragraph" w:customStyle="1" w:styleId="656CE8194D4942F59F6C87664314DD4F">
    <w:name w:val="656CE8194D4942F59F6C87664314DD4F"/>
    <w:rsid w:val="00385091"/>
  </w:style>
  <w:style w:type="paragraph" w:customStyle="1" w:styleId="26FAFC41A0E74793A6BBD8B702669A82">
    <w:name w:val="26FAFC41A0E74793A6BBD8B702669A82"/>
    <w:rsid w:val="00385091"/>
  </w:style>
  <w:style w:type="paragraph" w:customStyle="1" w:styleId="9467EF97988642B6B42D3355FBCE76BD">
    <w:name w:val="9467EF97988642B6B42D3355FBCE76BD"/>
    <w:rsid w:val="00385091"/>
  </w:style>
  <w:style w:type="paragraph" w:customStyle="1" w:styleId="59F52955228942D0BAC1952B4373B265">
    <w:name w:val="59F52955228942D0BAC1952B4373B265"/>
    <w:rsid w:val="00385091"/>
  </w:style>
  <w:style w:type="paragraph" w:customStyle="1" w:styleId="4E96453F8325451A9E51175B2A1B3324">
    <w:name w:val="4E96453F8325451A9E51175B2A1B3324"/>
    <w:rsid w:val="00385091"/>
  </w:style>
  <w:style w:type="paragraph" w:customStyle="1" w:styleId="D7DE0A249B8C4525A294D8CCD327CD97">
    <w:name w:val="D7DE0A249B8C4525A294D8CCD327CD97"/>
    <w:rsid w:val="00385091"/>
  </w:style>
  <w:style w:type="paragraph" w:customStyle="1" w:styleId="04B65EAB227A4E089F9B6AD45D903003">
    <w:name w:val="04B65EAB227A4E089F9B6AD45D903003"/>
    <w:rsid w:val="00385091"/>
  </w:style>
  <w:style w:type="paragraph" w:customStyle="1" w:styleId="60BF15C9CC624EC696CF83FCA8888B44">
    <w:name w:val="60BF15C9CC624EC696CF83FCA8888B44"/>
    <w:rsid w:val="00385091"/>
  </w:style>
  <w:style w:type="paragraph" w:customStyle="1" w:styleId="29D29AC0598A4A8A9B7127D841CA1733">
    <w:name w:val="29D29AC0598A4A8A9B7127D841CA1733"/>
    <w:rsid w:val="00385091"/>
  </w:style>
  <w:style w:type="paragraph" w:customStyle="1" w:styleId="50A1C50D09BB401E9363BEB8AF9EBC12">
    <w:name w:val="50A1C50D09BB401E9363BEB8AF9EBC12"/>
    <w:rsid w:val="00385091"/>
  </w:style>
  <w:style w:type="paragraph" w:customStyle="1" w:styleId="C065749E1FF64CB19007F8F4695F3F61">
    <w:name w:val="C065749E1FF64CB19007F8F4695F3F61"/>
    <w:rsid w:val="00385091"/>
  </w:style>
  <w:style w:type="paragraph" w:customStyle="1" w:styleId="225F159AC323497989C611CDE3E9D900">
    <w:name w:val="225F159AC323497989C611CDE3E9D900"/>
    <w:rsid w:val="00385091"/>
  </w:style>
  <w:style w:type="paragraph" w:customStyle="1" w:styleId="EAE2AC10B61F4FF1B5C90B9B813C64FE">
    <w:name w:val="EAE2AC10B61F4FF1B5C90B9B813C64FE"/>
    <w:rsid w:val="00385091"/>
  </w:style>
  <w:style w:type="paragraph" w:customStyle="1" w:styleId="0F5FABD7F47341369C1712E0AEA8B3EB">
    <w:name w:val="0F5FABD7F47341369C1712E0AEA8B3EB"/>
    <w:rsid w:val="00385091"/>
  </w:style>
  <w:style w:type="paragraph" w:customStyle="1" w:styleId="A7CFF2B0C9E54225ADA3FE0D6F6FCAF9">
    <w:name w:val="A7CFF2B0C9E54225ADA3FE0D6F6FCAF9"/>
    <w:rsid w:val="00385091"/>
  </w:style>
  <w:style w:type="paragraph" w:customStyle="1" w:styleId="4B5B4F18EFF043CE84FF01ACA8CD1B5A">
    <w:name w:val="4B5B4F18EFF043CE84FF01ACA8CD1B5A"/>
    <w:rsid w:val="00385091"/>
  </w:style>
  <w:style w:type="paragraph" w:customStyle="1" w:styleId="0E598E5D571447F9AD6DE705D7EFE456">
    <w:name w:val="0E598E5D571447F9AD6DE705D7EFE456"/>
    <w:rsid w:val="00385091"/>
  </w:style>
  <w:style w:type="paragraph" w:customStyle="1" w:styleId="4E261CE593D74A16B0D4B485B7B0F12D">
    <w:name w:val="4E261CE593D74A16B0D4B485B7B0F12D"/>
    <w:rsid w:val="00385091"/>
  </w:style>
  <w:style w:type="paragraph" w:customStyle="1" w:styleId="E9AEABED857348CF9127A3EF37D6F033">
    <w:name w:val="E9AEABED857348CF9127A3EF37D6F033"/>
    <w:rsid w:val="00385091"/>
  </w:style>
  <w:style w:type="paragraph" w:customStyle="1" w:styleId="66F53C3AC12A4A249CF45EB6EA72EE16">
    <w:name w:val="66F53C3AC12A4A249CF45EB6EA72EE16"/>
    <w:rsid w:val="00385091"/>
  </w:style>
  <w:style w:type="paragraph" w:customStyle="1" w:styleId="E5CAFEFABBF94BF7896B99759C5FE9E5">
    <w:name w:val="E5CAFEFABBF94BF7896B99759C5FE9E5"/>
    <w:rsid w:val="00385091"/>
  </w:style>
  <w:style w:type="paragraph" w:customStyle="1" w:styleId="A8EDE5DA2D9943D3BC4966DA51C0EEC7">
    <w:name w:val="A8EDE5DA2D9943D3BC4966DA51C0EEC7"/>
    <w:rsid w:val="00385091"/>
  </w:style>
  <w:style w:type="paragraph" w:customStyle="1" w:styleId="4410F4A58A6D4CDC9582DBBD09A76E3D">
    <w:name w:val="4410F4A58A6D4CDC9582DBBD09A76E3D"/>
    <w:rsid w:val="00385091"/>
  </w:style>
  <w:style w:type="paragraph" w:customStyle="1" w:styleId="58A929AF7EBE4A96B51F7DC755335020">
    <w:name w:val="58A929AF7EBE4A96B51F7DC755335020"/>
    <w:rsid w:val="00385091"/>
  </w:style>
  <w:style w:type="paragraph" w:customStyle="1" w:styleId="EBB22705EECB4E99B47BA288835C75B1">
    <w:name w:val="EBB22705EECB4E99B47BA288835C75B1"/>
    <w:rsid w:val="00385091"/>
  </w:style>
  <w:style w:type="paragraph" w:customStyle="1" w:styleId="A1AF775B83014377B2EC842CF6EAF4CC">
    <w:name w:val="A1AF775B83014377B2EC842CF6EAF4CC"/>
    <w:rsid w:val="00385091"/>
  </w:style>
  <w:style w:type="paragraph" w:customStyle="1" w:styleId="B35579A6EDDA41E9896DBF7EEC010463">
    <w:name w:val="B35579A6EDDA41E9896DBF7EEC010463"/>
    <w:rsid w:val="00385091"/>
  </w:style>
  <w:style w:type="paragraph" w:customStyle="1" w:styleId="CA91519EE69D42ABAB5DF271AE3A1030">
    <w:name w:val="CA91519EE69D42ABAB5DF271AE3A1030"/>
    <w:rsid w:val="00385091"/>
  </w:style>
  <w:style w:type="paragraph" w:customStyle="1" w:styleId="C359AAE3A23C4F1EAA6402DE0CA9225B">
    <w:name w:val="C359AAE3A23C4F1EAA6402DE0CA9225B"/>
    <w:rsid w:val="00385091"/>
  </w:style>
  <w:style w:type="paragraph" w:customStyle="1" w:styleId="711C1BFC1CB54F2A890F89ED3B2EC2CD">
    <w:name w:val="711C1BFC1CB54F2A890F89ED3B2EC2CD"/>
    <w:rsid w:val="00385091"/>
  </w:style>
  <w:style w:type="paragraph" w:customStyle="1" w:styleId="2D2235FBA4894B2ABE8149360F667951">
    <w:name w:val="2D2235FBA4894B2ABE8149360F667951"/>
    <w:rsid w:val="00385091"/>
  </w:style>
  <w:style w:type="paragraph" w:customStyle="1" w:styleId="FAD3BE85E4AD42B2BD98C987F71C3189">
    <w:name w:val="FAD3BE85E4AD42B2BD98C987F71C3189"/>
    <w:rsid w:val="00151E46"/>
  </w:style>
  <w:style w:type="paragraph" w:customStyle="1" w:styleId="B56193CDFAB843F4B66A6303B3747C4C">
    <w:name w:val="B56193CDFAB843F4B66A6303B3747C4C"/>
    <w:rsid w:val="00151E46"/>
  </w:style>
  <w:style w:type="paragraph" w:customStyle="1" w:styleId="71E620BB059943A6B8AC50BEB8225C45">
    <w:name w:val="71E620BB059943A6B8AC50BEB8225C45"/>
    <w:rsid w:val="00151E46"/>
  </w:style>
  <w:style w:type="paragraph" w:customStyle="1" w:styleId="14D796BB17FF4F34B04A36171612E2D6">
    <w:name w:val="14D796BB17FF4F34B04A36171612E2D6"/>
    <w:rsid w:val="00151E46"/>
  </w:style>
  <w:style w:type="paragraph" w:customStyle="1" w:styleId="19BF89D6D5B94A168D0B5CEEDB3D31D2">
    <w:name w:val="19BF89D6D5B94A168D0B5CEEDB3D31D2"/>
    <w:rsid w:val="00151E46"/>
  </w:style>
  <w:style w:type="paragraph" w:customStyle="1" w:styleId="FC15CCC4696A445B8909073BBEEFCB92">
    <w:name w:val="FC15CCC4696A445B8909073BBEEFCB92"/>
    <w:rsid w:val="00151E46"/>
  </w:style>
  <w:style w:type="paragraph" w:customStyle="1" w:styleId="E6D6D11C973B4F86BF87CCA03853BAD2">
    <w:name w:val="E6D6D11C973B4F86BF87CCA03853BAD2"/>
    <w:rsid w:val="00151E46"/>
  </w:style>
  <w:style w:type="paragraph" w:customStyle="1" w:styleId="07058D83AFA947878092AF9807AB3F46">
    <w:name w:val="07058D83AFA947878092AF9807AB3F46"/>
    <w:rsid w:val="00151E46"/>
  </w:style>
  <w:style w:type="paragraph" w:customStyle="1" w:styleId="ABFE75B6399E4382B902E455B2897B22">
    <w:name w:val="ABFE75B6399E4382B902E455B2897B22"/>
    <w:rsid w:val="00151E46"/>
  </w:style>
  <w:style w:type="paragraph" w:customStyle="1" w:styleId="C2BF72C9528F48A890B9EA16CE9FA6E5">
    <w:name w:val="C2BF72C9528F48A890B9EA16CE9FA6E5"/>
    <w:rsid w:val="00151E46"/>
  </w:style>
  <w:style w:type="paragraph" w:customStyle="1" w:styleId="17250E17B8E24FABB9AE3F9556D023DE">
    <w:name w:val="17250E17B8E24FABB9AE3F9556D023DE"/>
    <w:rsid w:val="00151E46"/>
  </w:style>
  <w:style w:type="paragraph" w:customStyle="1" w:styleId="B9666015F52F48F7977C629580D381AE">
    <w:name w:val="B9666015F52F48F7977C629580D381AE"/>
    <w:rsid w:val="00151E46"/>
  </w:style>
  <w:style w:type="paragraph" w:customStyle="1" w:styleId="5F4B279E23E04BEFA562C5EB8CA604A2">
    <w:name w:val="5F4B279E23E04BEFA562C5EB8CA604A2"/>
    <w:rsid w:val="00151E46"/>
  </w:style>
  <w:style w:type="paragraph" w:customStyle="1" w:styleId="4861983EAA2C46FC9786AACF6D69A201">
    <w:name w:val="4861983EAA2C46FC9786AACF6D69A201"/>
    <w:rsid w:val="00151E46"/>
  </w:style>
  <w:style w:type="paragraph" w:customStyle="1" w:styleId="903590DA9EA0447CB3617553346E2099">
    <w:name w:val="903590DA9EA0447CB3617553346E2099"/>
    <w:rsid w:val="00151E46"/>
  </w:style>
  <w:style w:type="paragraph" w:customStyle="1" w:styleId="4BB23BE9FB7F47FC87DDEE14B07F449A">
    <w:name w:val="4BB23BE9FB7F47FC87DDEE14B07F449A"/>
    <w:rsid w:val="00151E46"/>
  </w:style>
  <w:style w:type="paragraph" w:customStyle="1" w:styleId="4D873A6E8C604D41AFE2A8B0E8EF97F9">
    <w:name w:val="4D873A6E8C604D41AFE2A8B0E8EF97F9"/>
    <w:rsid w:val="00151E46"/>
  </w:style>
  <w:style w:type="paragraph" w:customStyle="1" w:styleId="224BD885C93741B09A3A316D929BC0B4">
    <w:name w:val="224BD885C93741B09A3A316D929BC0B4"/>
    <w:rsid w:val="00151E46"/>
  </w:style>
  <w:style w:type="paragraph" w:customStyle="1" w:styleId="0E49701654F54B22ACCE5BF2B47FCAB0">
    <w:name w:val="0E49701654F54B22ACCE5BF2B47FCAB0"/>
    <w:rsid w:val="00151E46"/>
  </w:style>
  <w:style w:type="paragraph" w:customStyle="1" w:styleId="773DD3EA22994994832A46DCFA65FFE2">
    <w:name w:val="773DD3EA22994994832A46DCFA65FFE2"/>
    <w:rsid w:val="00151E46"/>
  </w:style>
  <w:style w:type="paragraph" w:customStyle="1" w:styleId="C81C040E353546BFB45ECC4514B7BBBD">
    <w:name w:val="C81C040E353546BFB45ECC4514B7BBBD"/>
    <w:rsid w:val="00151E46"/>
  </w:style>
  <w:style w:type="paragraph" w:customStyle="1" w:styleId="A1967E063A264855946E5E78D96A83C9">
    <w:name w:val="A1967E063A264855946E5E78D96A83C9"/>
    <w:rsid w:val="00151E46"/>
  </w:style>
  <w:style w:type="paragraph" w:customStyle="1" w:styleId="CD072FA983F9424A991B237870144B32">
    <w:name w:val="CD072FA983F9424A991B237870144B32"/>
    <w:rsid w:val="0017028C"/>
  </w:style>
  <w:style w:type="paragraph" w:customStyle="1" w:styleId="25A70230DF244F63BADD097EE4DB5352">
    <w:name w:val="25A70230DF244F63BADD097EE4DB5352"/>
    <w:rsid w:val="0017028C"/>
  </w:style>
  <w:style w:type="paragraph" w:customStyle="1" w:styleId="2006C2429118444E87C7AF48BCB3E735">
    <w:name w:val="2006C2429118444E87C7AF48BCB3E735"/>
    <w:rsid w:val="0017028C"/>
  </w:style>
  <w:style w:type="paragraph" w:customStyle="1" w:styleId="E00DB3387FA54ABB87FBD90814C4D86C">
    <w:name w:val="E00DB3387FA54ABB87FBD90814C4D86C"/>
    <w:rsid w:val="0017028C"/>
  </w:style>
  <w:style w:type="paragraph" w:customStyle="1" w:styleId="48F9802155A343AAB46C30EAC16CCA70">
    <w:name w:val="48F9802155A343AAB46C30EAC16CCA70"/>
    <w:rsid w:val="0017028C"/>
  </w:style>
  <w:style w:type="paragraph" w:customStyle="1" w:styleId="ADA63E313A424B6ABC9E2BC1AD617B60">
    <w:name w:val="ADA63E313A424B6ABC9E2BC1AD617B60"/>
    <w:rsid w:val="0017028C"/>
  </w:style>
  <w:style w:type="paragraph" w:customStyle="1" w:styleId="8ACC92761E07424BAE3BBD56778B73FE">
    <w:name w:val="8ACC92761E07424BAE3BBD56778B73FE"/>
    <w:rsid w:val="0017028C"/>
  </w:style>
  <w:style w:type="paragraph" w:customStyle="1" w:styleId="07DC84C78AAB446BBA6421D6F424CD6A">
    <w:name w:val="07DC84C78AAB446BBA6421D6F424CD6A"/>
    <w:rsid w:val="0017028C"/>
  </w:style>
  <w:style w:type="paragraph" w:customStyle="1" w:styleId="603650F81C1A4DB6846D5E1CF6149B55">
    <w:name w:val="603650F81C1A4DB6846D5E1CF6149B55"/>
    <w:rsid w:val="0017028C"/>
  </w:style>
  <w:style w:type="paragraph" w:customStyle="1" w:styleId="5B3A7FBD062447D48A47A658238F1E14">
    <w:name w:val="5B3A7FBD062447D48A47A658238F1E14"/>
    <w:rsid w:val="0017028C"/>
  </w:style>
  <w:style w:type="paragraph" w:customStyle="1" w:styleId="A483BFA8F9AD41FB8BF8720C1FB9A78F">
    <w:name w:val="A483BFA8F9AD41FB8BF8720C1FB9A78F"/>
    <w:rsid w:val="0017028C"/>
  </w:style>
  <w:style w:type="paragraph" w:customStyle="1" w:styleId="F52FCFAFBAC14A89923F10503862D987">
    <w:name w:val="F52FCFAFBAC14A89923F10503862D987"/>
    <w:rsid w:val="0017028C"/>
  </w:style>
  <w:style w:type="paragraph" w:customStyle="1" w:styleId="73FA94F0CBA645E38AC82C8D750F0732">
    <w:name w:val="73FA94F0CBA645E38AC82C8D750F0732"/>
    <w:rsid w:val="0017028C"/>
  </w:style>
  <w:style w:type="paragraph" w:customStyle="1" w:styleId="F9F9B18373034562B08870C674D334EA">
    <w:name w:val="F9F9B18373034562B08870C674D334EA"/>
    <w:rsid w:val="0017028C"/>
  </w:style>
  <w:style w:type="paragraph" w:customStyle="1" w:styleId="88C71D025AD34D7A8C0A4ACA128C9A9C">
    <w:name w:val="88C71D025AD34D7A8C0A4ACA128C9A9C"/>
    <w:rsid w:val="0017028C"/>
  </w:style>
  <w:style w:type="paragraph" w:customStyle="1" w:styleId="303549AC10324F7EB6BB090FF12D83F2">
    <w:name w:val="303549AC10324F7EB6BB090FF12D83F2"/>
    <w:rsid w:val="0017028C"/>
  </w:style>
  <w:style w:type="paragraph" w:customStyle="1" w:styleId="CBDDD8EE24484ACEBF34167D9AB2D244">
    <w:name w:val="CBDDD8EE24484ACEBF34167D9AB2D244"/>
    <w:rsid w:val="0017028C"/>
  </w:style>
  <w:style w:type="paragraph" w:customStyle="1" w:styleId="FC4B2B8947E14AAF985C6B49A7FA923C">
    <w:name w:val="FC4B2B8947E14AAF985C6B49A7FA923C"/>
    <w:rsid w:val="0017028C"/>
  </w:style>
  <w:style w:type="paragraph" w:customStyle="1" w:styleId="208397CC3D1046A7A16D2D2DBDACECE7">
    <w:name w:val="208397CC3D1046A7A16D2D2DBDACECE7"/>
    <w:rsid w:val="00753B8F"/>
  </w:style>
  <w:style w:type="paragraph" w:customStyle="1" w:styleId="030C4547A73C405EAF26338DDECD5EF0">
    <w:name w:val="030C4547A73C405EAF26338DDECD5EF0"/>
    <w:rsid w:val="00753B8F"/>
  </w:style>
  <w:style w:type="paragraph" w:customStyle="1" w:styleId="481DBB5A8B5047A1AA24CCC1C33F4FA1">
    <w:name w:val="481DBB5A8B5047A1AA24CCC1C33F4FA1"/>
    <w:rsid w:val="00753B8F"/>
  </w:style>
  <w:style w:type="paragraph" w:customStyle="1" w:styleId="BB630088CCCC41109003CCE1992517F4">
    <w:name w:val="BB630088CCCC41109003CCE1992517F4"/>
    <w:rsid w:val="00B070FA"/>
  </w:style>
  <w:style w:type="paragraph" w:customStyle="1" w:styleId="251586EBAA6D474EAC27750B0664064E">
    <w:name w:val="251586EBAA6D474EAC27750B0664064E"/>
    <w:rsid w:val="007B24F3"/>
    <w:pPr>
      <w:spacing w:after="200" w:line="276" w:lineRule="auto"/>
    </w:pPr>
  </w:style>
  <w:style w:type="paragraph" w:customStyle="1" w:styleId="622EA9B08C2E4996977B6DFAB14EBA2B">
    <w:name w:val="622EA9B08C2E4996977B6DFAB14EBA2B"/>
    <w:rsid w:val="007B24F3"/>
    <w:pPr>
      <w:spacing w:after="200" w:line="276" w:lineRule="auto"/>
    </w:pPr>
  </w:style>
  <w:style w:type="paragraph" w:customStyle="1" w:styleId="2663075E7FD648A59780DAC1F90E7638">
    <w:name w:val="2663075E7FD648A59780DAC1F90E7638"/>
    <w:rsid w:val="007B24F3"/>
    <w:pPr>
      <w:spacing w:after="200" w:line="276" w:lineRule="auto"/>
    </w:pPr>
  </w:style>
  <w:style w:type="paragraph" w:customStyle="1" w:styleId="27EDCE6224754DDDB0CEE11EF3C61658">
    <w:name w:val="27EDCE6224754DDDB0CEE11EF3C61658"/>
    <w:rsid w:val="007B24F3"/>
    <w:pPr>
      <w:spacing w:after="200" w:line="276" w:lineRule="auto"/>
    </w:pPr>
  </w:style>
  <w:style w:type="paragraph" w:customStyle="1" w:styleId="48872F94C6174F3BAC99048F8A84F9E9">
    <w:name w:val="48872F94C6174F3BAC99048F8A84F9E9"/>
    <w:rsid w:val="007B24F3"/>
    <w:pPr>
      <w:spacing w:after="200" w:line="276" w:lineRule="auto"/>
    </w:pPr>
  </w:style>
  <w:style w:type="paragraph" w:customStyle="1" w:styleId="000810349200493090F3ECAF48A3D19F">
    <w:name w:val="000810349200493090F3ECAF48A3D19F"/>
    <w:rsid w:val="00E45512"/>
    <w:pPr>
      <w:spacing w:after="200" w:line="276" w:lineRule="auto"/>
    </w:pPr>
  </w:style>
  <w:style w:type="paragraph" w:customStyle="1" w:styleId="2F729D219DAC4B489F8694759D49C31B">
    <w:name w:val="2F729D219DAC4B489F8694759D49C31B"/>
    <w:rsid w:val="00E45512"/>
    <w:pPr>
      <w:spacing w:after="200" w:line="276" w:lineRule="auto"/>
    </w:pPr>
  </w:style>
  <w:style w:type="paragraph" w:customStyle="1" w:styleId="31B74E1FF7DD438C937547D71B8F1257">
    <w:name w:val="31B74E1FF7DD438C937547D71B8F1257"/>
    <w:rsid w:val="00E45512"/>
    <w:pPr>
      <w:spacing w:after="200" w:line="276" w:lineRule="auto"/>
    </w:pPr>
  </w:style>
  <w:style w:type="paragraph" w:customStyle="1" w:styleId="6466807697A243A3A1DDCBD4622F699C">
    <w:name w:val="6466807697A243A3A1DDCBD4622F699C"/>
    <w:rsid w:val="00E45512"/>
    <w:pPr>
      <w:spacing w:after="200" w:line="276" w:lineRule="auto"/>
    </w:pPr>
  </w:style>
  <w:style w:type="paragraph" w:customStyle="1" w:styleId="B214BC04B2644295A408BED11562A939">
    <w:name w:val="B214BC04B2644295A408BED11562A939"/>
    <w:rsid w:val="00E45512"/>
    <w:pPr>
      <w:spacing w:after="200" w:line="276" w:lineRule="auto"/>
    </w:pPr>
  </w:style>
  <w:style w:type="paragraph" w:customStyle="1" w:styleId="28522DFD79864671B7E06158C19BADE8">
    <w:name w:val="28522DFD79864671B7E06158C19BADE8"/>
    <w:rsid w:val="00E45512"/>
    <w:pPr>
      <w:spacing w:after="200" w:line="276" w:lineRule="auto"/>
    </w:pPr>
  </w:style>
  <w:style w:type="paragraph" w:customStyle="1" w:styleId="33B5126460DA4E9CAE4704C04B2ACFE9">
    <w:name w:val="33B5126460DA4E9CAE4704C04B2ACFE9"/>
    <w:rsid w:val="00E45512"/>
    <w:pPr>
      <w:spacing w:after="200" w:line="276" w:lineRule="auto"/>
    </w:pPr>
  </w:style>
  <w:style w:type="paragraph" w:customStyle="1" w:styleId="214BFD7B9E64478DA851700DB245B201">
    <w:name w:val="214BFD7B9E64478DA851700DB245B201"/>
    <w:rsid w:val="00E45512"/>
    <w:pPr>
      <w:spacing w:after="200" w:line="276" w:lineRule="auto"/>
    </w:pPr>
  </w:style>
  <w:style w:type="paragraph" w:customStyle="1" w:styleId="1CE4615B5B264613AE0369D7A7BAAD24">
    <w:name w:val="1CE4615B5B264613AE0369D7A7BAAD24"/>
    <w:rsid w:val="00E45512"/>
    <w:pPr>
      <w:spacing w:after="200" w:line="276" w:lineRule="auto"/>
    </w:pPr>
  </w:style>
  <w:style w:type="paragraph" w:customStyle="1" w:styleId="1CF36D4EA1954D52827371C418CEB2BC">
    <w:name w:val="1CF36D4EA1954D52827371C418CEB2BC"/>
    <w:rsid w:val="00E45512"/>
    <w:pPr>
      <w:spacing w:after="200" w:line="276" w:lineRule="auto"/>
    </w:pPr>
  </w:style>
  <w:style w:type="paragraph" w:customStyle="1" w:styleId="1F01F137446C4AF9B20729F7C52CE91B">
    <w:name w:val="1F01F137446C4AF9B20729F7C52CE91B"/>
    <w:rsid w:val="00E45512"/>
    <w:pPr>
      <w:spacing w:after="200" w:line="276" w:lineRule="auto"/>
    </w:pPr>
  </w:style>
  <w:style w:type="paragraph" w:customStyle="1" w:styleId="FDE13658D4074FD19A4E26B68EF2D11B">
    <w:name w:val="FDE13658D4074FD19A4E26B68EF2D11B"/>
    <w:rsid w:val="00E45512"/>
    <w:pPr>
      <w:spacing w:after="200" w:line="276" w:lineRule="auto"/>
    </w:pPr>
  </w:style>
  <w:style w:type="paragraph" w:customStyle="1" w:styleId="4CF5D412F20D424B94BF0011D1B28EB4">
    <w:name w:val="4CF5D412F20D424B94BF0011D1B28EB4"/>
    <w:rsid w:val="00E45512"/>
    <w:pPr>
      <w:spacing w:after="200" w:line="276" w:lineRule="auto"/>
    </w:pPr>
  </w:style>
  <w:style w:type="paragraph" w:customStyle="1" w:styleId="71503405E8F845938F991BE6FBA220E5">
    <w:name w:val="71503405E8F845938F991BE6FBA220E5"/>
    <w:rsid w:val="00E45512"/>
    <w:pPr>
      <w:spacing w:after="200" w:line="276" w:lineRule="auto"/>
    </w:pPr>
  </w:style>
  <w:style w:type="paragraph" w:customStyle="1" w:styleId="EE80E6B37C2548D9BE3C11D2A40EED0E">
    <w:name w:val="EE80E6B37C2548D9BE3C11D2A40EED0E"/>
    <w:rsid w:val="00E45512"/>
    <w:pPr>
      <w:spacing w:after="200" w:line="276" w:lineRule="auto"/>
    </w:pPr>
  </w:style>
  <w:style w:type="paragraph" w:customStyle="1" w:styleId="6024D7AA4BCF4B0684F76365E6545376">
    <w:name w:val="6024D7AA4BCF4B0684F76365E6545376"/>
    <w:rsid w:val="00C4726F"/>
    <w:pPr>
      <w:spacing w:after="200" w:line="276" w:lineRule="auto"/>
    </w:pPr>
  </w:style>
  <w:style w:type="paragraph" w:customStyle="1" w:styleId="B7F401E1E5264E41AA28D81575D8BD44">
    <w:name w:val="B7F401E1E5264E41AA28D81575D8BD44"/>
    <w:rsid w:val="00C4726F"/>
    <w:pPr>
      <w:spacing w:after="200" w:line="276" w:lineRule="auto"/>
    </w:pPr>
  </w:style>
  <w:style w:type="paragraph" w:customStyle="1" w:styleId="2AEFF8DA961343F1BD4F8FC29A7A189C">
    <w:name w:val="2AEFF8DA961343F1BD4F8FC29A7A189C"/>
    <w:rsid w:val="00311915"/>
    <w:pPr>
      <w:spacing w:after="200" w:line="276" w:lineRule="auto"/>
    </w:pPr>
  </w:style>
  <w:style w:type="paragraph" w:customStyle="1" w:styleId="DE9949A102FF40D0BE3FFAEED7D4C559">
    <w:name w:val="DE9949A102FF40D0BE3FFAEED7D4C559"/>
    <w:rsid w:val="00311915"/>
    <w:pPr>
      <w:spacing w:after="200" w:line="276" w:lineRule="auto"/>
    </w:pPr>
  </w:style>
  <w:style w:type="paragraph" w:customStyle="1" w:styleId="816E77F4AB6B49EEAC3C03A4501005F1">
    <w:name w:val="816E77F4AB6B49EEAC3C03A4501005F1"/>
    <w:rsid w:val="00311915"/>
    <w:pPr>
      <w:spacing w:after="200" w:line="276" w:lineRule="auto"/>
    </w:pPr>
  </w:style>
  <w:style w:type="paragraph" w:customStyle="1" w:styleId="2C9AA29E633C4EC4A0251DB84D716481">
    <w:name w:val="2C9AA29E633C4EC4A0251DB84D716481"/>
    <w:pPr>
      <w:spacing w:after="200" w:line="276" w:lineRule="auto"/>
    </w:pPr>
  </w:style>
  <w:style w:type="paragraph" w:customStyle="1" w:styleId="7842754ECA66445AA25AC284A8A5EB86">
    <w:name w:val="7842754ECA66445AA25AC284A8A5EB86"/>
    <w:pPr>
      <w:spacing w:after="200" w:line="276" w:lineRule="auto"/>
    </w:pPr>
  </w:style>
  <w:style w:type="paragraph" w:customStyle="1" w:styleId="9BED4928BB6A410DAC04498B755E6134">
    <w:name w:val="9BED4928BB6A410DAC04498B755E6134"/>
    <w:pPr>
      <w:spacing w:after="200" w:line="276" w:lineRule="auto"/>
    </w:pPr>
  </w:style>
  <w:style w:type="paragraph" w:customStyle="1" w:styleId="0D7A6B8E84764AC582A6FC78243599DD">
    <w:name w:val="0D7A6B8E84764AC582A6FC78243599DD"/>
    <w:pPr>
      <w:spacing w:after="200" w:line="276" w:lineRule="auto"/>
    </w:pPr>
  </w:style>
  <w:style w:type="paragraph" w:customStyle="1" w:styleId="59F75FBA4D41420AAF6D212736B8AFEA">
    <w:name w:val="59F75FBA4D41420AAF6D212736B8AFEA"/>
    <w:pPr>
      <w:spacing w:after="200" w:line="276" w:lineRule="auto"/>
    </w:pPr>
  </w:style>
  <w:style w:type="paragraph" w:customStyle="1" w:styleId="7C84B29AAAA04D3FA9B2A86321879AEA">
    <w:name w:val="7C84B29AAAA04D3FA9B2A86321879AEA"/>
    <w:rsid w:val="006D7DBD"/>
    <w:pPr>
      <w:spacing w:after="200" w:line="276" w:lineRule="auto"/>
    </w:pPr>
  </w:style>
  <w:style w:type="paragraph" w:customStyle="1" w:styleId="906C3F33887A4A1E82B5D9C70735FF00">
    <w:name w:val="906C3F33887A4A1E82B5D9C70735FF00"/>
    <w:rsid w:val="006D7DBD"/>
    <w:pPr>
      <w:spacing w:after="200" w:line="276" w:lineRule="auto"/>
    </w:pPr>
  </w:style>
  <w:style w:type="paragraph" w:customStyle="1" w:styleId="F621C3C9BD474F5E8A2A5778447D22EF">
    <w:name w:val="F621C3C9BD474F5E8A2A5778447D22EF"/>
    <w:rsid w:val="006D7DBD"/>
    <w:pPr>
      <w:spacing w:after="200" w:line="276" w:lineRule="auto"/>
    </w:pPr>
  </w:style>
  <w:style w:type="paragraph" w:customStyle="1" w:styleId="35B5D06C19E842F1B80157D459C4D37F">
    <w:name w:val="35B5D06C19E842F1B80157D459C4D37F"/>
    <w:rsid w:val="006D7DBD"/>
    <w:pPr>
      <w:spacing w:after="200" w:line="276" w:lineRule="auto"/>
    </w:pPr>
  </w:style>
  <w:style w:type="paragraph" w:customStyle="1" w:styleId="A56404BFDB554D949B8BEDF25DF9216C">
    <w:name w:val="A56404BFDB554D949B8BEDF25DF9216C"/>
    <w:rsid w:val="006D7DBD"/>
    <w:pPr>
      <w:spacing w:after="200" w:line="276" w:lineRule="auto"/>
    </w:pPr>
  </w:style>
  <w:style w:type="paragraph" w:customStyle="1" w:styleId="D6D2E8E9D6E243F694555BCE8C79261E">
    <w:name w:val="D6D2E8E9D6E243F694555BCE8C79261E"/>
    <w:rsid w:val="006D7DBD"/>
    <w:pPr>
      <w:spacing w:after="200" w:line="276" w:lineRule="auto"/>
    </w:pPr>
  </w:style>
  <w:style w:type="paragraph" w:customStyle="1" w:styleId="A0E2658CFB914A8DBBB629B9D13E49B2">
    <w:name w:val="A0E2658CFB914A8DBBB629B9D13E49B2"/>
    <w:rsid w:val="006D7DBD"/>
    <w:pPr>
      <w:spacing w:after="200" w:line="276" w:lineRule="auto"/>
    </w:pPr>
  </w:style>
  <w:style w:type="paragraph" w:customStyle="1" w:styleId="4B4F8B2CBF714E3F8ED3E10FCFA34499">
    <w:name w:val="4B4F8B2CBF714E3F8ED3E10FCFA34499"/>
    <w:rsid w:val="006D7DBD"/>
    <w:pPr>
      <w:spacing w:after="200" w:line="276" w:lineRule="auto"/>
    </w:pPr>
  </w:style>
  <w:style w:type="paragraph" w:customStyle="1" w:styleId="7844F217A5774CE7A600370CAB70A2E6">
    <w:name w:val="7844F217A5774CE7A600370CAB70A2E6"/>
    <w:rsid w:val="006D7DBD"/>
    <w:pPr>
      <w:spacing w:after="200" w:line="276" w:lineRule="auto"/>
    </w:pPr>
  </w:style>
  <w:style w:type="paragraph" w:customStyle="1" w:styleId="6831D236F0C145CE801F772655BE5958">
    <w:name w:val="6831D236F0C145CE801F772655BE5958"/>
    <w:rsid w:val="006D7DBD"/>
    <w:pPr>
      <w:spacing w:after="200" w:line="276" w:lineRule="auto"/>
    </w:pPr>
  </w:style>
  <w:style w:type="paragraph" w:customStyle="1" w:styleId="F811E313872449BDA048D5B9A5A8E0F9">
    <w:name w:val="F811E313872449BDA048D5B9A5A8E0F9"/>
    <w:rsid w:val="0013015A"/>
    <w:pPr>
      <w:spacing w:after="200" w:line="276" w:lineRule="auto"/>
    </w:pPr>
  </w:style>
  <w:style w:type="paragraph" w:customStyle="1" w:styleId="2238E4506B294C21BC930C15E2515C36">
    <w:name w:val="2238E4506B294C21BC930C15E2515C36"/>
    <w:rsid w:val="0013015A"/>
    <w:pPr>
      <w:spacing w:after="200" w:line="276" w:lineRule="auto"/>
    </w:pPr>
  </w:style>
  <w:style w:type="paragraph" w:customStyle="1" w:styleId="BA7C6AD777504A03A33DC34E6A3BFDEF">
    <w:name w:val="BA7C6AD777504A03A33DC34E6A3BFDEF"/>
    <w:rsid w:val="0013015A"/>
    <w:pPr>
      <w:spacing w:after="200" w:line="276" w:lineRule="auto"/>
    </w:pPr>
  </w:style>
  <w:style w:type="paragraph" w:customStyle="1" w:styleId="9D6D884893C14D97892D2CB1DA2BA693">
    <w:name w:val="9D6D884893C14D97892D2CB1DA2BA693"/>
    <w:rsid w:val="0013015A"/>
    <w:pPr>
      <w:spacing w:after="200" w:line="276" w:lineRule="auto"/>
    </w:pPr>
  </w:style>
  <w:style w:type="paragraph" w:customStyle="1" w:styleId="980CED36B1BC4EC1A793A0840840A145">
    <w:name w:val="980CED36B1BC4EC1A793A0840840A145"/>
    <w:rsid w:val="0013015A"/>
    <w:pPr>
      <w:spacing w:after="200" w:line="276" w:lineRule="auto"/>
    </w:pPr>
  </w:style>
  <w:style w:type="paragraph" w:customStyle="1" w:styleId="E4648D76A2A54DD78AA17F53F15438D8">
    <w:name w:val="E4648D76A2A54DD78AA17F53F15438D8"/>
    <w:rsid w:val="0013015A"/>
    <w:pPr>
      <w:spacing w:after="200" w:line="276" w:lineRule="auto"/>
    </w:pPr>
  </w:style>
  <w:style w:type="paragraph" w:customStyle="1" w:styleId="38DBE11E43BF48C5B65EC95CB06B3321">
    <w:name w:val="38DBE11E43BF48C5B65EC95CB06B3321"/>
    <w:rsid w:val="0013015A"/>
    <w:pPr>
      <w:spacing w:after="200" w:line="276" w:lineRule="auto"/>
    </w:pPr>
  </w:style>
  <w:style w:type="paragraph" w:customStyle="1" w:styleId="87AC5F3A821D47C1B4C61D7EF0B5F5F8">
    <w:name w:val="87AC5F3A821D47C1B4C61D7EF0B5F5F8"/>
    <w:rsid w:val="0013015A"/>
    <w:pPr>
      <w:spacing w:after="200" w:line="276" w:lineRule="auto"/>
    </w:pPr>
  </w:style>
  <w:style w:type="paragraph" w:customStyle="1" w:styleId="D17BDE7192E54FB8A2558E5E0C768114">
    <w:name w:val="D17BDE7192E54FB8A2558E5E0C768114"/>
    <w:rsid w:val="00F249BC"/>
    <w:pPr>
      <w:spacing w:after="200" w:line="276" w:lineRule="auto"/>
    </w:pPr>
  </w:style>
  <w:style w:type="paragraph" w:customStyle="1" w:styleId="4A5E27F631B04F10BAF761F5BA5D9EA4">
    <w:name w:val="4A5E27F631B04F10BAF761F5BA5D9EA4"/>
    <w:rsid w:val="00F249BC"/>
    <w:pPr>
      <w:spacing w:after="200" w:line="276" w:lineRule="auto"/>
    </w:pPr>
  </w:style>
  <w:style w:type="paragraph" w:customStyle="1" w:styleId="2502DF3203BE401D90C730ECCA4F3C53">
    <w:name w:val="2502DF3203BE401D90C730ECCA4F3C53"/>
    <w:rsid w:val="00F249BC"/>
    <w:pPr>
      <w:spacing w:after="200" w:line="276" w:lineRule="auto"/>
    </w:pPr>
  </w:style>
  <w:style w:type="paragraph" w:customStyle="1" w:styleId="0F53ECFD45434C5BB3ED80D607DF42DF">
    <w:name w:val="0F53ECFD45434C5BB3ED80D607DF42DF"/>
    <w:rsid w:val="00F249BC"/>
    <w:pPr>
      <w:spacing w:after="200" w:line="276" w:lineRule="auto"/>
    </w:pPr>
  </w:style>
  <w:style w:type="paragraph" w:customStyle="1" w:styleId="11A94ADF461E425C90A72E50444ACA90">
    <w:name w:val="11A94ADF461E425C90A72E50444ACA90"/>
    <w:rsid w:val="00F249BC"/>
    <w:pPr>
      <w:spacing w:after="200" w:line="276" w:lineRule="auto"/>
    </w:pPr>
  </w:style>
  <w:style w:type="paragraph" w:customStyle="1" w:styleId="0207F869A0BE47FD8209629F988A5B00">
    <w:name w:val="0207F869A0BE47FD8209629F988A5B00"/>
    <w:rsid w:val="00F249BC"/>
    <w:pPr>
      <w:spacing w:after="200" w:line="276" w:lineRule="auto"/>
    </w:pPr>
  </w:style>
  <w:style w:type="paragraph" w:customStyle="1" w:styleId="4F9188760E35400A9C696DC92AA5B3E7">
    <w:name w:val="4F9188760E35400A9C696DC92AA5B3E7"/>
    <w:rsid w:val="00F249BC"/>
    <w:pPr>
      <w:spacing w:after="200" w:line="276" w:lineRule="auto"/>
    </w:pPr>
  </w:style>
  <w:style w:type="paragraph" w:customStyle="1" w:styleId="C2773A6720E04373B6B1C2E8D83B6799">
    <w:name w:val="C2773A6720E04373B6B1C2E8D83B6799"/>
    <w:rsid w:val="00F249BC"/>
    <w:pPr>
      <w:spacing w:after="200" w:line="276" w:lineRule="auto"/>
    </w:pPr>
  </w:style>
  <w:style w:type="paragraph" w:customStyle="1" w:styleId="254AB8F0EBD847B887C2FDEAEA046668">
    <w:name w:val="254AB8F0EBD847B887C2FDEAEA046668"/>
    <w:rsid w:val="00F249BC"/>
    <w:pPr>
      <w:spacing w:after="200" w:line="276" w:lineRule="auto"/>
    </w:pPr>
  </w:style>
  <w:style w:type="paragraph" w:customStyle="1" w:styleId="A9CE0264E89047E8B4D5CF12B60FAF6B">
    <w:name w:val="A9CE0264E89047E8B4D5CF12B60FAF6B"/>
    <w:rsid w:val="00F249BC"/>
    <w:pPr>
      <w:spacing w:after="200" w:line="276" w:lineRule="auto"/>
    </w:pPr>
  </w:style>
  <w:style w:type="paragraph" w:customStyle="1" w:styleId="E6C096B7C3B84577BF94845BE094689E">
    <w:name w:val="E6C096B7C3B84577BF94845BE094689E"/>
    <w:rsid w:val="00F249BC"/>
    <w:pPr>
      <w:spacing w:after="200" w:line="276" w:lineRule="auto"/>
    </w:pPr>
  </w:style>
  <w:style w:type="paragraph" w:customStyle="1" w:styleId="DC804D9DC1554707B9A09B9B7B589A22">
    <w:name w:val="DC804D9DC1554707B9A09B9B7B589A22"/>
    <w:rsid w:val="00F249BC"/>
    <w:pPr>
      <w:spacing w:after="200" w:line="276" w:lineRule="auto"/>
    </w:pPr>
  </w:style>
  <w:style w:type="paragraph" w:customStyle="1" w:styleId="C1D55F88C95F49C58CCE5ED9794AF369">
    <w:name w:val="C1D55F88C95F49C58CCE5ED9794AF369"/>
    <w:rsid w:val="00F249BC"/>
    <w:pPr>
      <w:spacing w:after="200" w:line="276" w:lineRule="auto"/>
    </w:pPr>
  </w:style>
  <w:style w:type="paragraph" w:customStyle="1" w:styleId="665EC69D3E1D4276BB9F26FC32144A13">
    <w:name w:val="665EC69D3E1D4276BB9F26FC32144A13"/>
    <w:rsid w:val="00F249BC"/>
    <w:pPr>
      <w:spacing w:after="200" w:line="276" w:lineRule="auto"/>
    </w:pPr>
  </w:style>
  <w:style w:type="paragraph" w:customStyle="1" w:styleId="D93F20F6B60E46CF8341CED4445259D6">
    <w:name w:val="D93F20F6B60E46CF8341CED4445259D6"/>
    <w:rsid w:val="00F249BC"/>
    <w:pPr>
      <w:spacing w:after="200" w:line="276" w:lineRule="auto"/>
    </w:pPr>
  </w:style>
  <w:style w:type="paragraph" w:customStyle="1" w:styleId="AE9B498B071241A4998B663393FC9246">
    <w:name w:val="AE9B498B071241A4998B663393FC9246"/>
    <w:rsid w:val="00F249BC"/>
    <w:pPr>
      <w:spacing w:after="200" w:line="276" w:lineRule="auto"/>
    </w:pPr>
  </w:style>
  <w:style w:type="paragraph" w:customStyle="1" w:styleId="AAD52A6F4793453E89EC78BEF9B76E59">
    <w:name w:val="AAD52A6F4793453E89EC78BEF9B76E59"/>
    <w:rsid w:val="00F249BC"/>
    <w:pPr>
      <w:spacing w:after="200" w:line="276" w:lineRule="auto"/>
    </w:pPr>
  </w:style>
  <w:style w:type="paragraph" w:customStyle="1" w:styleId="A70DE5A722DF4E0687B5EA4E5D96B356">
    <w:name w:val="A70DE5A722DF4E0687B5EA4E5D96B356"/>
    <w:rsid w:val="00F249BC"/>
    <w:pPr>
      <w:spacing w:after="200" w:line="276" w:lineRule="auto"/>
    </w:pPr>
  </w:style>
  <w:style w:type="paragraph" w:customStyle="1" w:styleId="9A1F5C36971547BAAD99199F6799F63F">
    <w:name w:val="9A1F5C36971547BAAD99199F6799F63F"/>
    <w:rsid w:val="00F249BC"/>
    <w:pPr>
      <w:spacing w:after="200" w:line="276" w:lineRule="auto"/>
    </w:pPr>
  </w:style>
  <w:style w:type="paragraph" w:customStyle="1" w:styleId="D54A5665B6A3478EA18B5090F67F8A7C">
    <w:name w:val="D54A5665B6A3478EA18B5090F67F8A7C"/>
    <w:rsid w:val="00F249BC"/>
    <w:pPr>
      <w:spacing w:after="200" w:line="276" w:lineRule="auto"/>
    </w:pPr>
  </w:style>
  <w:style w:type="paragraph" w:customStyle="1" w:styleId="C926C418E7174622A5FF76C458DB66D5">
    <w:name w:val="C926C418E7174622A5FF76C458DB66D5"/>
    <w:rsid w:val="00F249BC"/>
    <w:pPr>
      <w:spacing w:after="200" w:line="276" w:lineRule="auto"/>
    </w:pPr>
  </w:style>
  <w:style w:type="paragraph" w:customStyle="1" w:styleId="2A1835409F2946AAB3DF24ABDED745BF">
    <w:name w:val="2A1835409F2946AAB3DF24ABDED745BF"/>
    <w:rsid w:val="00F249BC"/>
    <w:pPr>
      <w:spacing w:after="200" w:line="276" w:lineRule="auto"/>
    </w:pPr>
  </w:style>
  <w:style w:type="paragraph" w:customStyle="1" w:styleId="0B8D47D4075F491FA33A8C55CC18BD07">
    <w:name w:val="0B8D47D4075F491FA33A8C55CC18BD07"/>
    <w:rsid w:val="00F249BC"/>
    <w:pPr>
      <w:spacing w:after="200" w:line="276" w:lineRule="auto"/>
    </w:pPr>
  </w:style>
  <w:style w:type="paragraph" w:customStyle="1" w:styleId="0B519B6ECE9E4332AF86177918B090A8">
    <w:name w:val="0B519B6ECE9E4332AF86177918B090A8"/>
    <w:rsid w:val="00F249BC"/>
    <w:pPr>
      <w:spacing w:after="200" w:line="276" w:lineRule="auto"/>
    </w:pPr>
  </w:style>
  <w:style w:type="paragraph" w:customStyle="1" w:styleId="CC77B40BEA994D73920448FFD1A081E9">
    <w:name w:val="CC77B40BEA994D73920448FFD1A081E9"/>
    <w:rsid w:val="00F249BC"/>
    <w:pPr>
      <w:spacing w:after="200" w:line="276" w:lineRule="auto"/>
    </w:pPr>
  </w:style>
  <w:style w:type="paragraph" w:customStyle="1" w:styleId="FBDA9B01CBEE4508BFB9888966B3E5B9">
    <w:name w:val="FBDA9B01CBEE4508BFB9888966B3E5B9"/>
    <w:rsid w:val="00F249BC"/>
    <w:pPr>
      <w:spacing w:after="200" w:line="276" w:lineRule="auto"/>
    </w:pPr>
  </w:style>
  <w:style w:type="paragraph" w:customStyle="1" w:styleId="537532D99A4C40CA9BC579DB0CD1619F">
    <w:name w:val="537532D99A4C40CA9BC579DB0CD1619F"/>
    <w:rsid w:val="00F249BC"/>
    <w:pPr>
      <w:spacing w:after="200" w:line="276" w:lineRule="auto"/>
    </w:pPr>
  </w:style>
  <w:style w:type="paragraph" w:customStyle="1" w:styleId="B65695BBD312455D92BA7AA85C9116E2">
    <w:name w:val="B65695BBD312455D92BA7AA85C9116E2"/>
    <w:rsid w:val="001951C3"/>
    <w:pPr>
      <w:spacing w:after="200" w:line="276" w:lineRule="auto"/>
    </w:pPr>
  </w:style>
  <w:style w:type="paragraph" w:customStyle="1" w:styleId="FC0BFD5B54D6488C827D960587B67096">
    <w:name w:val="FC0BFD5B54D6488C827D960587B67096"/>
    <w:rsid w:val="001951C3"/>
    <w:pPr>
      <w:spacing w:after="200" w:line="276" w:lineRule="auto"/>
    </w:pPr>
  </w:style>
  <w:style w:type="paragraph" w:customStyle="1" w:styleId="D9195EF504A74536A85BEF590082BAAF">
    <w:name w:val="D9195EF504A74536A85BEF590082BAAF"/>
    <w:rsid w:val="001951C3"/>
    <w:pPr>
      <w:spacing w:after="200" w:line="276" w:lineRule="auto"/>
    </w:pPr>
  </w:style>
  <w:style w:type="paragraph" w:customStyle="1" w:styleId="6D7FE3D0337A4705A504770B12EDA067">
    <w:name w:val="6D7FE3D0337A4705A504770B12EDA067"/>
    <w:rsid w:val="001951C3"/>
    <w:pPr>
      <w:spacing w:after="200" w:line="276" w:lineRule="auto"/>
    </w:pPr>
  </w:style>
  <w:style w:type="paragraph" w:customStyle="1" w:styleId="09B20A4C72AE469A86A740B5DA22C0FA">
    <w:name w:val="09B20A4C72AE469A86A740B5DA22C0FA"/>
    <w:rsid w:val="001951C3"/>
    <w:pPr>
      <w:spacing w:after="200" w:line="276" w:lineRule="auto"/>
    </w:pPr>
  </w:style>
  <w:style w:type="paragraph" w:customStyle="1" w:styleId="697D2A78CB9F4BADA5A6CD353E9AD0DA">
    <w:name w:val="697D2A78CB9F4BADA5A6CD353E9AD0DA"/>
    <w:rsid w:val="001951C3"/>
    <w:pPr>
      <w:spacing w:after="200" w:line="276" w:lineRule="auto"/>
    </w:pPr>
  </w:style>
  <w:style w:type="paragraph" w:customStyle="1" w:styleId="07BD780CFB544F21B1FABB453C915517">
    <w:name w:val="07BD780CFB544F21B1FABB453C915517"/>
    <w:rsid w:val="001951C3"/>
    <w:pPr>
      <w:spacing w:after="200" w:line="276" w:lineRule="auto"/>
    </w:pPr>
  </w:style>
  <w:style w:type="paragraph" w:customStyle="1" w:styleId="E43F865271EB48E084CB4BC731D2D5E8">
    <w:name w:val="E43F865271EB48E084CB4BC731D2D5E8"/>
    <w:rsid w:val="001951C3"/>
    <w:pPr>
      <w:spacing w:after="200" w:line="276" w:lineRule="auto"/>
    </w:pPr>
  </w:style>
  <w:style w:type="paragraph" w:customStyle="1" w:styleId="A7EB6999AB0E4E2BB7EDC87C92434252">
    <w:name w:val="A7EB6999AB0E4E2BB7EDC87C92434252"/>
    <w:rsid w:val="001951C3"/>
    <w:pPr>
      <w:spacing w:after="200" w:line="276" w:lineRule="auto"/>
    </w:pPr>
  </w:style>
  <w:style w:type="paragraph" w:customStyle="1" w:styleId="66130F21BB5B4DD38601BFA64D1ED0FD">
    <w:name w:val="66130F21BB5B4DD38601BFA64D1ED0FD"/>
    <w:rsid w:val="00CC5E20"/>
    <w:pPr>
      <w:spacing w:after="200" w:line="276" w:lineRule="auto"/>
    </w:pPr>
  </w:style>
  <w:style w:type="paragraph" w:customStyle="1" w:styleId="2BAE25CC7CF14064BB3E498C0B012191">
    <w:name w:val="2BAE25CC7CF14064BB3E498C0B012191"/>
    <w:rsid w:val="00CC5E20"/>
    <w:pPr>
      <w:spacing w:after="200" w:line="276" w:lineRule="auto"/>
    </w:pPr>
  </w:style>
  <w:style w:type="paragraph" w:customStyle="1" w:styleId="13712CF836304F77A798948B44A6D539">
    <w:name w:val="13712CF836304F77A798948B44A6D539"/>
    <w:rsid w:val="00CC5E20"/>
    <w:pPr>
      <w:spacing w:after="200" w:line="276" w:lineRule="auto"/>
    </w:pPr>
  </w:style>
  <w:style w:type="paragraph" w:customStyle="1" w:styleId="889658A99A0746D7A8B24970724B412A">
    <w:name w:val="889658A99A0746D7A8B24970724B412A"/>
    <w:rsid w:val="00CC5E20"/>
    <w:pPr>
      <w:spacing w:after="200" w:line="276" w:lineRule="auto"/>
    </w:pPr>
  </w:style>
  <w:style w:type="paragraph" w:customStyle="1" w:styleId="D4EF62C63F9F4081818942EC35A2C3C7">
    <w:name w:val="D4EF62C63F9F4081818942EC35A2C3C7"/>
    <w:rsid w:val="00CC5E20"/>
    <w:pPr>
      <w:spacing w:after="200" w:line="276" w:lineRule="auto"/>
    </w:pPr>
  </w:style>
  <w:style w:type="paragraph" w:customStyle="1" w:styleId="EF551ADF3BD94C2E97BFE82EE146FFAA">
    <w:name w:val="EF551ADF3BD94C2E97BFE82EE146FFAA"/>
    <w:rsid w:val="00CC5E20"/>
    <w:pPr>
      <w:spacing w:after="200" w:line="276" w:lineRule="auto"/>
    </w:pPr>
  </w:style>
  <w:style w:type="paragraph" w:customStyle="1" w:styleId="7ED07EE6868047C3A6D0C1F564B05ECB">
    <w:name w:val="7ED07EE6868047C3A6D0C1F564B05ECB"/>
    <w:rsid w:val="00CC5E20"/>
    <w:pPr>
      <w:spacing w:after="200" w:line="276" w:lineRule="auto"/>
    </w:pPr>
  </w:style>
  <w:style w:type="paragraph" w:customStyle="1" w:styleId="148003C1777C4CD190ECDDE74972E9EC">
    <w:name w:val="148003C1777C4CD190ECDDE74972E9EC"/>
    <w:rsid w:val="00CC5E20"/>
    <w:pPr>
      <w:spacing w:after="200" w:line="276" w:lineRule="auto"/>
    </w:pPr>
  </w:style>
  <w:style w:type="paragraph" w:customStyle="1" w:styleId="440061196B184A07B7A312BE8A607142">
    <w:name w:val="440061196B184A07B7A312BE8A607142"/>
    <w:rsid w:val="00CC5E20"/>
    <w:pPr>
      <w:spacing w:after="200" w:line="276" w:lineRule="auto"/>
    </w:pPr>
  </w:style>
  <w:style w:type="paragraph" w:customStyle="1" w:styleId="FCE929FA3EBC46B88A389FB9769A1558">
    <w:name w:val="FCE929FA3EBC46B88A389FB9769A1558"/>
    <w:rsid w:val="00A122D9"/>
    <w:pPr>
      <w:spacing w:after="200" w:line="276" w:lineRule="auto"/>
    </w:pPr>
  </w:style>
  <w:style w:type="paragraph" w:customStyle="1" w:styleId="57980F22196F4C6EB4EA6D69F0F4A2CC">
    <w:name w:val="57980F22196F4C6EB4EA6D69F0F4A2CC"/>
    <w:rsid w:val="00A122D9"/>
    <w:pPr>
      <w:spacing w:after="200" w:line="276" w:lineRule="auto"/>
    </w:pPr>
  </w:style>
  <w:style w:type="paragraph" w:customStyle="1" w:styleId="30E5BCB1996947A8A94ED8BD39C49F13">
    <w:name w:val="30E5BCB1996947A8A94ED8BD39C49F13"/>
    <w:rsid w:val="00A122D9"/>
    <w:pPr>
      <w:spacing w:after="200" w:line="276" w:lineRule="auto"/>
    </w:pPr>
  </w:style>
  <w:style w:type="paragraph" w:customStyle="1" w:styleId="0C3F6444D8E04097BBA5FEC5FAE378BB">
    <w:name w:val="0C3F6444D8E04097BBA5FEC5FAE378BB"/>
    <w:rsid w:val="00A122D9"/>
    <w:pPr>
      <w:spacing w:after="200" w:line="276" w:lineRule="auto"/>
    </w:pPr>
  </w:style>
  <w:style w:type="paragraph" w:customStyle="1" w:styleId="6254976D4E8A4674ABF1E4DD43535CA0">
    <w:name w:val="6254976D4E8A4674ABF1E4DD43535CA0"/>
    <w:rsid w:val="00A122D9"/>
    <w:pPr>
      <w:spacing w:after="200" w:line="276" w:lineRule="auto"/>
    </w:pPr>
  </w:style>
  <w:style w:type="paragraph" w:customStyle="1" w:styleId="146EA4C382A34AE39C4E3BA5CF2DEB65">
    <w:name w:val="146EA4C382A34AE39C4E3BA5CF2DEB65"/>
    <w:rsid w:val="00A122D9"/>
    <w:pPr>
      <w:spacing w:after="200" w:line="276" w:lineRule="auto"/>
    </w:pPr>
  </w:style>
  <w:style w:type="paragraph" w:customStyle="1" w:styleId="4BFBA2D75AD34CC3BDA8FD65C76CBAB9">
    <w:name w:val="4BFBA2D75AD34CC3BDA8FD65C76CBAB9"/>
    <w:rsid w:val="00A122D9"/>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4a59093a1725ccd025c01b125baddfe1">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96afedc89fc8598d9dfc7cace96d09be"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iliotek" ma:format="RadioButtons" ma:internalName="InfoKilde">
      <xsd:simpleType>
        <xsd:restriction base="dms:Choice">
          <xsd:enumeration value="Dokumentbibi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2.20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Dokumentbibiliotek</InfoKilde>
    <PublishingExpirationDate xmlns="http://schemas.microsoft.com/sharepoint/v3" xsi:nil="true"/>
    <Dato_x0020_siste_x0020_versjon xmlns="71a8a547-54f0-447a-bd41-f8862ce07847">2019-04-02T22:00:00+00:00</Dato_x0020_siste_x0020_versjon>
    <k09f15324b4b4dd997e3f08b0d1f9512 xmlns="71a8a547-54f0-447a-bd41-f8862ce07847">
      <Terms xmlns="http://schemas.microsoft.com/office/infopath/2007/PartnerControls"/>
    </k09f15324b4b4dd997e3f08b0d1f9512>
    <PublishingStartDate xmlns="http://schemas.microsoft.com/sharepoint/v3" xsi:nil="true"/>
    <Utarbeidet_x0020_av xmlns="71a8a547-54f0-447a-bd41-f8862ce07847" xsi:nil="true"/>
    <Gjelder_x0020_for xmlns="71a8a547-54f0-447a-bd41-f8862ce07847">697</Gjelder_x0020_for>
    <Dokumentkode xmlns="71a8a547-54f0-447a-bd41-f8862ce07847">FLO-DAA-MAL-118</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 - Regler for anskaffelsen - Rammeavtaler</Malverkgruppe>
    <Dokumenter_x0020_i_x0020_endring xmlns="f4795027-239c-422c-a244-6b4eb70f7cc9">false</Dokumenter_x0020_i_x0020_endring>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E906D-0FCE-43A5-8FBB-A0ED00A23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26CB8-080B-4BA5-8C90-3F697EEA1C64}">
  <ds:schemaRefs>
    <ds:schemaRef ds:uri="f4795027-239c-422c-a244-6b4eb70f7cc9"/>
    <ds:schemaRef ds:uri="http://schemas.microsoft.com/sharepoint/v3"/>
    <ds:schemaRef ds:uri="http://www.w3.org/XML/1998/namespace"/>
    <ds:schemaRef ds:uri="http://purl.org/dc/terms/"/>
    <ds:schemaRef ds:uri="http://schemas.microsoft.com/sharepoint/v4"/>
    <ds:schemaRef ds:uri="http://purl.org/dc/dcmityp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71a8a547-54f0-447a-bd41-f8862ce07847"/>
    <ds:schemaRef ds:uri="e5e56184-275f-495f-a56f-8fdf09bcc359"/>
    <ds:schemaRef ds:uri="http://schemas.microsoft.com/office/2006/metadata/properties"/>
  </ds:schemaRefs>
</ds:datastoreItem>
</file>

<file path=customXml/itemProps3.xml><?xml version="1.0" encoding="utf-8"?>
<ds:datastoreItem xmlns:ds="http://schemas.openxmlformats.org/officeDocument/2006/customXml" ds:itemID="{4BF25C8B-FCD0-4369-BB96-5CBFFAB09CE1}">
  <ds:schemaRefs>
    <ds:schemaRef ds:uri="http://schemas.microsoft.com/sharepoint/v3/contenttype/forms"/>
  </ds:schemaRefs>
</ds:datastoreItem>
</file>

<file path=customXml/itemProps4.xml><?xml version="1.0" encoding="utf-8"?>
<ds:datastoreItem xmlns:ds="http://schemas.openxmlformats.org/officeDocument/2006/customXml" ds:itemID="{6DC1F34E-1E0D-442D-9706-0DAA3D895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F922414B</Template>
  <TotalTime>132</TotalTime>
  <Pages>12</Pages>
  <Words>3388</Words>
  <Characters>17957</Characters>
  <Application>Microsoft Office Word</Application>
  <DocSecurity>0</DocSecurity>
  <Lines>149</Lines>
  <Paragraphs>42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FOA Del III Åpen anbudskonkurranse - Rammeavtale</vt:lpstr>
      <vt:lpstr/>
    </vt:vector>
  </TitlesOfParts>
  <Company>Forsvaret</Company>
  <LinksUpToDate>false</LinksUpToDate>
  <CharactersWithSpaces>21303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Rammeavtale</dc:title>
  <dc:creator>Reinertsen, Malene;aserranokrist@mil.no</dc:creator>
  <cp:lastModifiedBy>Olsen, Sigrid</cp:lastModifiedBy>
  <cp:revision>9</cp:revision>
  <cp:lastPrinted>2016-12-02T16:21:00Z</cp:lastPrinted>
  <dcterms:created xsi:type="dcterms:W3CDTF">2019-07-11T08:42:00Z</dcterms:created>
  <dcterms:modified xsi:type="dcterms:W3CDTF">2019-07-12T09:31:00Z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TaxKeyword">
    <vt:lpwstr/>
  </property>
  <property fmtid="{D5CDD505-2E9C-101B-9397-08002B2CF9AE}" pid="4" name="ForsvaretTeamsiteOrganization">
    <vt:lpwstr>1;#Forsvarsmateriell|7012e20a-10be-476a-8591-3589a1b8a0f8</vt:lpwstr>
  </property>
  <property fmtid="{D5CDD505-2E9C-101B-9397-08002B2CF9AE}" pid="5" name="ForsvaretTeamsiteSubject">
    <vt:lpwstr>2;#Anskaffelser|104600fd-e726-48e3-81a6-9d3c5969cc1e</vt:lpwstr>
  </property>
  <property fmtid="{D5CDD505-2E9C-101B-9397-08002B2CF9AE}" pid="6" name="ForsvaretTeamsiteSecurityLevel">
    <vt:lpwstr>4;#Ugradert|d00673f2-4025-410d-80f3-e4b359da56af</vt:lpwstr>
  </property>
  <property fmtid="{D5CDD505-2E9C-101B-9397-08002B2CF9AE}" pid="7" name="IntranetMMSikkerhet">
    <vt:lpwstr>1;#UGRADERT|d00673f2-4025-410d-80f3-e4b359da56af</vt:lpwstr>
  </property>
  <property fmtid="{D5CDD505-2E9C-101B-9397-08002B2CF9AE}" pid="8" name="Order">
    <vt:r8>5700</vt:r8>
  </property>
  <property fmtid="{D5CDD505-2E9C-101B-9397-08002B2CF9AE}" pid="9" name="xd_ProgID">
    <vt:lpwstr/>
  </property>
  <property fmtid="{D5CDD505-2E9C-101B-9397-08002B2CF9AE}" pid="10" name="Malverk">
    <vt:lpwstr/>
  </property>
  <property fmtid="{D5CDD505-2E9C-101B-9397-08002B2CF9AE}" pid="11" name="TemplateUrl">
    <vt:lpwstr/>
  </property>
  <property fmtid="{D5CDD505-2E9C-101B-9397-08002B2CF9AE}" pid="12" name="FLO_Termer">
    <vt:lpwstr/>
  </property>
</Properties>
</file>